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2AB" w:rsidRPr="00574FFC" w:rsidRDefault="001A22AB" w:rsidP="00013212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>
        <w:rPr>
          <w:rStyle w:val="Normal1"/>
          <w:rFonts w:ascii="Arial Narrow" w:hAnsi="Arial Narrow"/>
          <w:b/>
          <w:sz w:val="20"/>
        </w:rPr>
        <w:t>ÖZEL İKEM</w:t>
      </w:r>
      <w:r w:rsidRPr="00574FFC">
        <w:rPr>
          <w:rStyle w:val="Normal1"/>
          <w:rFonts w:ascii="Arial Narrow" w:hAnsi="Arial Narrow"/>
          <w:b/>
          <w:sz w:val="20"/>
        </w:rPr>
        <w:t xml:space="preserve"> İLKOKULU HAYAT BİLGİSİ DERSİ</w:t>
      </w:r>
    </w:p>
    <w:p w:rsidR="001A22AB" w:rsidRPr="00574FFC" w:rsidRDefault="001A22AB" w:rsidP="00013212">
      <w:pPr>
        <w:spacing w:before="20" w:after="20" w:line="240" w:lineRule="auto"/>
        <w:ind w:firstLine="113"/>
        <w:contextualSpacing/>
        <w:jc w:val="center"/>
      </w:pPr>
      <w:r w:rsidRPr="00574FFC">
        <w:rPr>
          <w:rStyle w:val="Normal1"/>
          <w:rFonts w:ascii="Arial Narrow" w:hAnsi="Arial Narrow"/>
          <w:b/>
          <w:sz w:val="20"/>
        </w:rPr>
        <w:t>3. SINIFLAR</w:t>
      </w:r>
      <w:r w:rsidRPr="00574FFC">
        <w:rPr>
          <w:rStyle w:val="Normal1"/>
          <w:rFonts w:ascii="Arial Narrow" w:hAnsi="Arial Narrow"/>
          <w:sz w:val="20"/>
        </w:rPr>
        <w:t xml:space="preserve">  </w:t>
      </w:r>
      <w:r w:rsidRPr="00574FFC">
        <w:rPr>
          <w:rStyle w:val="Normal1"/>
          <w:rFonts w:ascii="Arial Narrow" w:hAnsi="Arial Narrow"/>
          <w:b/>
          <w:sz w:val="20"/>
        </w:rPr>
        <w:t>ÜNİTELENDİRİLMİŞ YILLIK DERS PLANI</w:t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2198"/>
        <w:gridCol w:w="2497"/>
        <w:gridCol w:w="1816"/>
        <w:gridCol w:w="1865"/>
        <w:gridCol w:w="1994"/>
        <w:gridCol w:w="2043"/>
        <w:gridCol w:w="2351"/>
      </w:tblGrid>
      <w:tr w:rsidR="001A22AB" w:rsidRPr="007B015E" w:rsidTr="00E92C7C">
        <w:trPr>
          <w:cantSplit/>
          <w:trHeight w:val="284"/>
          <w:jc w:val="center"/>
        </w:trPr>
        <w:tc>
          <w:tcPr>
            <w:tcW w:w="15782" w:type="dxa"/>
            <w:gridSpan w:val="1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t xml:space="preserve">1. TEMA : OKUL HEYECANIM  </w:t>
            </w:r>
          </w:p>
        </w:tc>
      </w:tr>
      <w:tr w:rsidR="001A22AB" w:rsidRPr="007B015E" w:rsidTr="00E92C7C">
        <w:trPr>
          <w:cantSplit/>
          <w:trHeight w:val="827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1A22AB" w:rsidRPr="007B015E" w:rsidRDefault="001A22AB" w:rsidP="00013212">
            <w:pPr>
              <w:spacing w:line="240" w:lineRule="auto"/>
              <w:ind w:left="113"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BECERİLER (DERS İÇİ)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DİĞER DERSLERLE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KAZANIMLA İLGİLİ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KİŞİSEL NİTELİKLER</w:t>
            </w: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 DİSİPLİNLER VE ATATÜRKÇÜLÜK</w:t>
            </w:r>
            <w:r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  <w:hyperlink r:id="rId7" w:history="1">
              <w:r w:rsidRPr="00E0783E">
                <w:rPr>
                  <w:rStyle w:val="Hyperlink"/>
                  <w:rFonts w:ascii="Arial" w:hAnsi="Arial" w:cs="Arial"/>
                  <w:color w:val="000000"/>
                </w:rPr>
                <w:t>www.sorubak.com</w:t>
              </w:r>
            </w:hyperlink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 ÖĞRETME YÖNTEM VE TEKNİKLERİ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KULLANILAN EĞİTİM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ÖLÇME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1A22AB" w:rsidRPr="007B015E" w:rsidTr="00E92C7C">
        <w:trPr>
          <w:cantSplit/>
          <w:trHeight w:val="8103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E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Y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L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Ü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L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686118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 xml:space="preserve">    16 - 20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3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A.3.1. Oku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 ni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çin 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gel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açık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A.3.2. Öğ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ara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 ben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 ve fark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 do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ğal 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duğunu kabul eder.ilk hafta)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Belirli Gün ve Haftalar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İlköğretim Haftası 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(Eylül ayının 3. Haftası)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Gaziler Günü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(19 Eylül)</w:t>
            </w: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A.3.1, A.3.20, B.3.1, B.3.21, B.3.27, B.3.30, B.3.42, B.3.43, B.3.45, C.3.1, C.3.6, C.3.9, C.3.21, C.3.23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Eleş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rel Dü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şün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A.3.1, A.3.10, A.3.21, B.3.8, B.3.12, B.3.19, B.3.23, B.3.30, C.3.7, C.3.11, C.3.14, C.3.15, C.3.23, C.3.25, C.3.27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mı için Türk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çe der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 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öğ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ala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: Ken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Söz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lü Ola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rak İfa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(Ka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12).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A.3.2, C.3.8, C.3.15, C.3.16, C.3.18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min 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mel Kav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/ Ben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jc w:val="both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A.3.2, B.3.9, B.3.16, B.3.17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nımlar, Öz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(Fark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 Say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gı Duy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uppressLineNumbers/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uppressLineNumbers/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uppressLineNumbers/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uppressLineNumbers/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uppressLineNumbers/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uppressLineNumbers/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uppressLineNumbers/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uppressLineNumbers/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uppressLineNumbers/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uppressLineNumbers/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uppressLineNumbers/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uppressLineNumbers/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uppressLineNumbers/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uppressLineNumbers/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uppressLineNumbers/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uppressLineNumbers/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uppressLineNumbers/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Sev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gi, ba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rış, hoş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rü üze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tır.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Giri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(1):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ara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 fark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yer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(2): İn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 tek ve ken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 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gü 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 fark eder.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Özel Eği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(1):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 ye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nek,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 ve güç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nin 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şik ola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nin far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 va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rır.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Reh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ve Psi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jik Da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(5): Her 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 fark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nu, fark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ye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nek ve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 sa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hip 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lir.</w:t>
            </w: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tım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ru-ya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nıt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görüşme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Tar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Canlandırma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Bireysel ve grup çalışmaları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Problem çözme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Ders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Yar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ir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VCD’si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VCD oy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TV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9.  İl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köğ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min öne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tan afiş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ler, lev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00"/>
                <w:tab w:val="left" w:pos="442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Öz 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for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munun dol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300"/>
                <w:tab w:val="left" w:pos="442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 for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nun dol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300"/>
                <w:tab w:val="left" w:pos="442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Öğ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dav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 göz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1A22AB" w:rsidRPr="007B015E" w:rsidRDefault="001A22AB" w:rsidP="00013212">
            <w:pPr>
              <w:tabs>
                <w:tab w:val="left" w:pos="300"/>
                <w:tab w:val="left" w:pos="442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kâ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 ve söz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lü su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num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300"/>
                <w:tab w:val="left" w:pos="442"/>
              </w:tabs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nen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</w:tc>
      </w:tr>
    </w:tbl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</w:p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  <w:r w:rsidRPr="00574FFC">
        <w:rPr>
          <w:rStyle w:val="Normal1"/>
          <w:rFonts w:ascii="Arial Narrow" w:hAnsi="Arial Narrow"/>
          <w:b/>
          <w:sz w:val="18"/>
        </w:rPr>
        <w:br w:type="page"/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2198"/>
        <w:gridCol w:w="2497"/>
        <w:gridCol w:w="1816"/>
        <w:gridCol w:w="1865"/>
        <w:gridCol w:w="1994"/>
        <w:gridCol w:w="2043"/>
        <w:gridCol w:w="2351"/>
      </w:tblGrid>
      <w:tr w:rsidR="001A22AB" w:rsidRPr="007B015E" w:rsidTr="00E92C7C">
        <w:trPr>
          <w:cantSplit/>
          <w:trHeight w:val="284"/>
          <w:jc w:val="center"/>
        </w:trPr>
        <w:tc>
          <w:tcPr>
            <w:tcW w:w="15782" w:type="dxa"/>
            <w:gridSpan w:val="1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t>1. TEMA : OKUL HEYECANIM</w:t>
            </w:r>
          </w:p>
        </w:tc>
      </w:tr>
      <w:tr w:rsidR="001A22AB" w:rsidRPr="007B015E" w:rsidTr="00E92C7C">
        <w:trPr>
          <w:cantSplit/>
          <w:trHeight w:val="827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1A22AB" w:rsidRPr="007B015E" w:rsidRDefault="001A22AB" w:rsidP="00013212">
            <w:pPr>
              <w:spacing w:line="240" w:lineRule="auto"/>
              <w:ind w:left="113"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BECERİLER (DERS İÇİ)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DİĞER DERSLERLE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KAZANIMLA İLGİLİ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KİŞİSEL NİTELİKLER</w:t>
            </w: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 DİSİPLİNLER VE ATATÜRKÇÜLÜK</w:t>
            </w: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 ÖĞRETME YÖNTEM VE TEKNİKLERİ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KULLANILAN EĞİTİM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ÖLÇME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1A22AB" w:rsidRPr="007B015E" w:rsidTr="00E92C7C">
        <w:trPr>
          <w:cantSplit/>
          <w:trHeight w:val="5717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E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Y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L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Ü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L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686118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23-27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3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A.3.3. 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daş se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ken ve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ter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cih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bu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ken olum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lu 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 gö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A.3.4. Öğ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ve 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ile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bu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ken ve ile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şim ku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ken uy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gun dav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gös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A.3.5. 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 ve baş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 iliş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duy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uy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gun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çim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ifa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eder.</w:t>
            </w:r>
          </w:p>
          <w:p w:rsidR="001A22AB" w:rsidRPr="007B015E" w:rsidRDefault="001A22AB" w:rsidP="00013212">
            <w:pPr>
              <w:spacing w:line="240" w:lineRule="auto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A.3.6. Baş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 say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gı gös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rek ken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 ih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yaç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nı, is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ve gö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rüş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ifa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eder.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contextualSpacing/>
              <w:rPr>
                <w:rStyle w:val="Normal1"/>
                <w:rFonts w:ascii="Arial Narrow" w:hAnsi="Arial Narrow"/>
                <w:sz w:val="20"/>
                <w:lang w:val="de-DE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contextualSpacing/>
              <w:rPr>
                <w:rFonts w:ascii="Arial Narrow" w:hAnsi="Arial Narrow"/>
                <w:sz w:val="20"/>
                <w:szCs w:val="20"/>
              </w:rPr>
            </w:pPr>
            <w:r w:rsidRPr="007B015E">
              <w:rPr>
                <w:rFonts w:ascii="Arial Narrow" w:hAnsi="Arial Narrow"/>
                <w:sz w:val="20"/>
                <w:szCs w:val="20"/>
              </w:rPr>
              <w:t>A.3.3, A.3.19, B.3.20, C.3.10 nu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ma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ra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lı ka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za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nım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lar, Ka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rar Ver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me be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ce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ri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si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ni ge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liş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tir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me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ye yö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ne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lik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contextualSpacing/>
              <w:rPr>
                <w:rFonts w:ascii="Arial Narrow" w:hAnsi="Arial Narrow"/>
                <w:sz w:val="20"/>
                <w:szCs w:val="20"/>
              </w:rPr>
            </w:pPr>
            <w:r w:rsidRPr="007B015E">
              <w:rPr>
                <w:rFonts w:ascii="Arial Narrow" w:hAnsi="Arial Narrow"/>
                <w:sz w:val="20"/>
                <w:szCs w:val="20"/>
              </w:rPr>
              <w:t>A.3.3, A.3.7, A.3.14, B.3.29, B.3.31 nu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ma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ra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lı ka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za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nım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lar, Öz Yö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ne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tim (Etik Dav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ran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ma) be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ce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ri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si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ni ge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liş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tir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me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ye yö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ne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lik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contextualSpacing/>
              <w:rPr>
                <w:rFonts w:ascii="Arial Narrow" w:hAnsi="Arial Narrow"/>
                <w:sz w:val="20"/>
                <w:szCs w:val="20"/>
              </w:rPr>
            </w:pPr>
            <w:r w:rsidRPr="007B015E">
              <w:rPr>
                <w:rFonts w:ascii="Arial Narrow" w:hAnsi="Arial Narrow"/>
                <w:sz w:val="20"/>
                <w:szCs w:val="20"/>
              </w:rPr>
              <w:t>A.3.4, C.3.20, C.3.21 nu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ma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ra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lı ka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za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nım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lar, Bi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li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min Te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mel Kav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ram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la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rı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nı Ta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nı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ma (Et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ki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le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şim) be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ce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ri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si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ni ge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liş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tir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me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ye yö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ne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lik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contextualSpacing/>
              <w:rPr>
                <w:rFonts w:ascii="Arial Narrow" w:hAnsi="Arial Narrow"/>
                <w:sz w:val="20"/>
                <w:szCs w:val="20"/>
              </w:rPr>
            </w:pPr>
            <w:r w:rsidRPr="007B015E">
              <w:rPr>
                <w:rFonts w:ascii="Arial Narrow" w:hAnsi="Arial Narrow"/>
                <w:sz w:val="20"/>
                <w:szCs w:val="20"/>
              </w:rPr>
              <w:t>A.3.4, A.3.5, A.3.6, B.3.14, B.3.15, B.3.19, C.3.2 nu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ma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ra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lı ka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za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nım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lar, İle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ti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şim be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ce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ri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si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ni ge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liş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tir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me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ye yö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ne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lik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tir..</w:t>
            </w:r>
          </w:p>
          <w:p w:rsidR="001A22AB" w:rsidRPr="007B015E" w:rsidRDefault="001A22AB" w:rsidP="00013212">
            <w:pPr>
              <w:spacing w:line="240" w:lineRule="auto"/>
              <w:contextualSpacing/>
              <w:rPr>
                <w:rFonts w:ascii="Arial Narrow" w:hAnsi="Arial Narrow"/>
                <w:sz w:val="20"/>
                <w:szCs w:val="20"/>
              </w:rPr>
            </w:pPr>
            <w:r w:rsidRPr="007B015E">
              <w:rPr>
                <w:rFonts w:ascii="Arial Narrow" w:hAnsi="Arial Narrow"/>
                <w:sz w:val="20"/>
                <w:szCs w:val="20"/>
              </w:rPr>
              <w:t>A.3.5, C.3.2 nu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ma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ra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lı ka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za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nım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lar, Öz Yö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ne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tim (Duy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gu Yö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ne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ti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mi) be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ce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ri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si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ni ge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liş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tir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me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ye yö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ne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lik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contextualSpacing/>
              <w:rPr>
                <w:rFonts w:ascii="Arial Narrow" w:hAnsi="Arial Narrow"/>
                <w:sz w:val="20"/>
                <w:szCs w:val="20"/>
              </w:rPr>
            </w:pPr>
            <w:r w:rsidRPr="007B015E">
              <w:rPr>
                <w:rFonts w:ascii="Arial Narrow" w:hAnsi="Arial Narrow"/>
                <w:sz w:val="20"/>
                <w:szCs w:val="20"/>
              </w:rPr>
              <w:t>A.3.4, A.3.5, A.3.6, B.3.14, B.3.15, B.3.19, C.3.2 nu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ma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ra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lı ka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za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nım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lar, İle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ti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şim be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ce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ri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si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ni ge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liş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tir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me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ye yö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ne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lik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contextualSpacing/>
              <w:rPr>
                <w:rFonts w:ascii="Arial Narrow" w:hAnsi="Arial Narrow"/>
                <w:sz w:val="20"/>
                <w:szCs w:val="20"/>
              </w:rPr>
            </w:pPr>
            <w:r w:rsidRPr="007B015E">
              <w:rPr>
                <w:rFonts w:ascii="Arial Narrow" w:hAnsi="Arial Narrow"/>
                <w:sz w:val="20"/>
                <w:szCs w:val="20"/>
              </w:rPr>
              <w:t>A.3.5 ka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za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nı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mı için Türk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çe der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si Ko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nuş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ma öğ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ren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me ala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nı : Ken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di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ni Söz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lü Ola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rak İfa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de Et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me (Ka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za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nım 14).</w:t>
            </w:r>
          </w:p>
          <w:p w:rsidR="001A22AB" w:rsidRPr="007B015E" w:rsidRDefault="001A22AB" w:rsidP="00013212">
            <w:pPr>
              <w:spacing w:line="240" w:lineRule="auto"/>
              <w:contextualSpacing/>
              <w:rPr>
                <w:rFonts w:ascii="Arial Narrow" w:hAnsi="Arial Narrow"/>
                <w:sz w:val="20"/>
                <w:szCs w:val="20"/>
              </w:rPr>
            </w:pPr>
            <w:r w:rsidRPr="007B015E">
              <w:rPr>
                <w:rFonts w:ascii="Arial Narrow" w:hAnsi="Arial Narrow"/>
                <w:sz w:val="20"/>
                <w:szCs w:val="20"/>
              </w:rPr>
              <w:t>A.3.4, A.3.5, A.3.6, B.3.14, B.3.15, B.3.19, C.3.2 nu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ma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ra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lı ka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za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nım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lar, İle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ti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şim be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ce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ri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si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ni ge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liş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tir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me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ye yö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ne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lik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contextualSpacing/>
              <w:rPr>
                <w:rFonts w:ascii="Arial Narrow" w:hAnsi="Arial Narrow"/>
                <w:sz w:val="20"/>
                <w:szCs w:val="20"/>
              </w:rPr>
            </w:pPr>
            <w:r w:rsidRPr="007B015E">
              <w:rPr>
                <w:rFonts w:ascii="Arial Narrow" w:hAnsi="Arial Narrow"/>
                <w:sz w:val="20"/>
                <w:szCs w:val="20"/>
              </w:rPr>
              <w:t>A.3.6 ka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za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nı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mı için Türk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çe der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si Ko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nuş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ma öğ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ren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me ala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nı : Ken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di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ni Söz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lü Ola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rak İfa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de Et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me (Ka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za</w:t>
            </w:r>
            <w:r w:rsidRPr="007B015E">
              <w:rPr>
                <w:rFonts w:ascii="Arial Narrow" w:hAnsi="Arial Narrow"/>
                <w:sz w:val="20"/>
                <w:szCs w:val="20"/>
              </w:rPr>
              <w:softHyphen/>
              <w:t>nım 14).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pacing w:val="-12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jc w:val="both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Top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lum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 üze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Sev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gi, ba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rış ve hoş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rü üze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lacak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Dü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rüst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lük, ada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let, say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gı ve sa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bır üze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Uya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rı: Mut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luk, kor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ku, kız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 ve öf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ke duy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üze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 xml:space="preserve">tır. 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Özel Eği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(9): Kız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lık, öf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ke vb. dav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kont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rol ede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Reh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ve Psi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jik Da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(13a)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t>Uya</w:t>
            </w: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: Yaş, cin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yet ve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yan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 dav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dan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 üze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tır.</w:t>
            </w: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275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275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275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275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Anlatım</w:t>
            </w:r>
          </w:p>
          <w:p w:rsidR="001A22AB" w:rsidRPr="007B015E" w:rsidRDefault="001A22AB" w:rsidP="00013212">
            <w:pPr>
              <w:tabs>
                <w:tab w:val="left" w:pos="275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Soru-yanıt</w:t>
            </w:r>
          </w:p>
          <w:p w:rsidR="001A22AB" w:rsidRPr="007B015E" w:rsidRDefault="001A22AB" w:rsidP="00013212">
            <w:pPr>
              <w:tabs>
                <w:tab w:val="left" w:pos="275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Drama görüşme</w:t>
            </w:r>
          </w:p>
          <w:p w:rsidR="001A22AB" w:rsidRPr="007B015E" w:rsidRDefault="001A22AB" w:rsidP="00013212">
            <w:pPr>
              <w:tabs>
                <w:tab w:val="left" w:pos="275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Tartışma</w:t>
            </w:r>
          </w:p>
          <w:p w:rsidR="001A22AB" w:rsidRPr="007B015E" w:rsidRDefault="001A22AB" w:rsidP="00013212">
            <w:pPr>
              <w:tabs>
                <w:tab w:val="left" w:pos="275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Gösterip yaptırma</w:t>
            </w:r>
          </w:p>
          <w:p w:rsidR="001A22AB" w:rsidRPr="007B015E" w:rsidRDefault="001A22AB" w:rsidP="00013212">
            <w:pPr>
              <w:tabs>
                <w:tab w:val="left" w:pos="275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Örnek olay</w:t>
            </w:r>
          </w:p>
          <w:p w:rsidR="001A22AB" w:rsidRPr="007B015E" w:rsidRDefault="001A22AB" w:rsidP="00013212">
            <w:pPr>
              <w:tabs>
                <w:tab w:val="left" w:pos="275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 xml:space="preserve">Beyin fırtınası </w:t>
            </w:r>
          </w:p>
          <w:p w:rsidR="001A22AB" w:rsidRPr="007B015E" w:rsidRDefault="001A22AB" w:rsidP="00013212">
            <w:pPr>
              <w:tabs>
                <w:tab w:val="left" w:pos="275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Eğitsel oyunla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9.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Problem çözme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Ders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Yar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Şiir kitabı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Ansiklopediler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6.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Eğitim VCD’si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7.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VCD oynatıcısı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8.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Televizyon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9.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Afişler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10.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Resimler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Levhalar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Krokiler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  <w:lang w:val="fr-FR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Cetvel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Söz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lü su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mla 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öğ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dav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 göz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 for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nun dol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Per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for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mans öde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vi ve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nen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 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 xml:space="preserve">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</w:tc>
      </w:tr>
    </w:tbl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</w:p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  <w:r w:rsidRPr="00574FFC">
        <w:rPr>
          <w:rStyle w:val="Normal1"/>
          <w:rFonts w:ascii="Arial Narrow" w:hAnsi="Arial Narrow"/>
          <w:b/>
          <w:sz w:val="18"/>
        </w:rPr>
        <w:br w:type="page"/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2198"/>
        <w:gridCol w:w="2497"/>
        <w:gridCol w:w="1816"/>
        <w:gridCol w:w="1816"/>
        <w:gridCol w:w="2043"/>
        <w:gridCol w:w="2043"/>
        <w:gridCol w:w="2351"/>
      </w:tblGrid>
      <w:tr w:rsidR="001A22AB" w:rsidRPr="007B015E" w:rsidTr="00E92C7C">
        <w:trPr>
          <w:cantSplit/>
          <w:trHeight w:val="284"/>
          <w:jc w:val="center"/>
        </w:trPr>
        <w:tc>
          <w:tcPr>
            <w:tcW w:w="15782" w:type="dxa"/>
            <w:gridSpan w:val="1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t>1. TEMA : OKUL HEYECANIM</w:t>
            </w:r>
          </w:p>
        </w:tc>
      </w:tr>
      <w:tr w:rsidR="001A22AB" w:rsidRPr="007B015E" w:rsidTr="00E92C7C">
        <w:trPr>
          <w:cantSplit/>
          <w:trHeight w:val="675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574FFC" w:rsidRDefault="001A22AB" w:rsidP="00013212">
            <w:pPr>
              <w:pStyle w:val="Heading6"/>
              <w:contextualSpacing/>
              <w:jc w:val="center"/>
              <w:rPr>
                <w:rStyle w:val="Normal1"/>
                <w:rFonts w:ascii="Arial Narrow" w:hAnsi="Arial Narrow"/>
                <w:bCs/>
                <w:sz w:val="16"/>
              </w:rPr>
            </w:pPr>
            <w:r w:rsidRPr="00574FFC">
              <w:rPr>
                <w:rStyle w:val="Normal1"/>
                <w:rFonts w:ascii="Arial Narrow" w:hAnsi="Arial Narrow"/>
                <w:bCs/>
                <w:sz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1A22AB" w:rsidRPr="007B015E" w:rsidRDefault="001A22AB" w:rsidP="00013212">
            <w:pPr>
              <w:spacing w:line="240" w:lineRule="auto"/>
              <w:ind w:left="113"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BECERİLER (DERS İÇİ)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DİĞER DERSLERLE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KAZANIMLA İLGİLİ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KİŞİSEL NİTELİKLER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 DİSİPLİNLER VE ATATÜRKÇÜLÜK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 ÖĞRETME YÖNTEM VE TEKNİKLERİ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KULLANILAN EĞİTİM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ÖLÇME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1A22AB" w:rsidRPr="007B015E" w:rsidTr="00E92C7C">
        <w:trPr>
          <w:cantSplit/>
          <w:trHeight w:val="8195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386F0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E</w:t>
            </w:r>
          </w:p>
          <w:p w:rsidR="001A22AB" w:rsidRPr="007B015E" w:rsidRDefault="001A22AB" w:rsidP="00386F0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386F0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K</w:t>
            </w:r>
          </w:p>
          <w:p w:rsidR="001A22AB" w:rsidRPr="007B015E" w:rsidRDefault="001A22AB" w:rsidP="00386F0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386F0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İ</w:t>
            </w:r>
          </w:p>
          <w:p w:rsidR="001A22AB" w:rsidRPr="007B015E" w:rsidRDefault="001A22AB" w:rsidP="00386F0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386F0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M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686118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01 - 04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3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A.3.7. 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 yan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dav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fark eder ve yan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 içer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yen dav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ser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A.3.8. Öğ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ni, okul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ve 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ile iliş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run çöz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rPr>
                <w:rFonts w:ascii="Arial Narrow" w:hAnsi="Arial Narrow" w:cs="Arial"/>
                <w:sz w:val="20"/>
                <w:szCs w:val="20"/>
              </w:rPr>
            </w:pPr>
            <w:r w:rsidRPr="007B015E">
              <w:rPr>
                <w:rFonts w:ascii="Arial Narrow" w:hAnsi="Arial Narrow" w:cs="Arial"/>
                <w:sz w:val="20"/>
                <w:szCs w:val="20"/>
              </w:rPr>
              <w:t>A.3.3, A.3.7, A.3.14, B.3.29, B.3.31 nu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ma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ra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lı ka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za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nım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lar, Öz Yö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ne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tim (Etik Dav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ran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ma) be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ce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ri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si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ni ge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liş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tir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me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ye yö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ne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lik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tir.</w:t>
            </w:r>
          </w:p>
          <w:p w:rsidR="001A22AB" w:rsidRPr="007B015E" w:rsidRDefault="001A22AB" w:rsidP="00013212">
            <w:pPr>
              <w:rPr>
                <w:rFonts w:ascii="Arial Narrow" w:hAnsi="Arial Narrow" w:cs="Arial"/>
                <w:sz w:val="20"/>
                <w:szCs w:val="20"/>
              </w:rPr>
            </w:pPr>
            <w:r w:rsidRPr="007B015E">
              <w:rPr>
                <w:rFonts w:ascii="Arial Narrow" w:hAnsi="Arial Narrow" w:cs="Arial"/>
                <w:sz w:val="20"/>
                <w:szCs w:val="20"/>
              </w:rPr>
              <w:t>A.3.8, A.3.11, A.3.13, A.3.28, B.3.7, B.3.18, B.3.38 nu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ma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ra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lı ka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za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nım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lar, Prob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lem Çöz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me be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ce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ri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si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ni ge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liş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tir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me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ye yö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ne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lik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tir.</w:t>
            </w:r>
          </w:p>
          <w:p w:rsidR="001A22AB" w:rsidRPr="007B015E" w:rsidRDefault="001A22AB" w:rsidP="00013212">
            <w:pPr>
              <w:rPr>
                <w:rFonts w:ascii="Arial Narrow" w:hAnsi="Arial Narrow" w:cs="Arial"/>
                <w:sz w:val="20"/>
                <w:szCs w:val="20"/>
              </w:rPr>
            </w:pPr>
            <w:r w:rsidRPr="007B015E">
              <w:rPr>
                <w:rFonts w:ascii="Arial Narrow" w:hAnsi="Arial Narrow" w:cs="Arial"/>
                <w:sz w:val="20"/>
                <w:szCs w:val="20"/>
              </w:rPr>
              <w:t>A.3.9, A.3.10, B.3.5, B.3.8, B.3.41, C.3.25, C.3.30 nu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ma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ra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lı ka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za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nım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lar, Öz Yö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ne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tim (Za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man ve Me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kâ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nı Doğ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ru Al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gı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la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ma) be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ce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ri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si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ni ge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liş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tir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me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ye yö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ne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lik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tir.</w:t>
            </w:r>
          </w:p>
          <w:p w:rsidR="001A22AB" w:rsidRPr="007B015E" w:rsidRDefault="001A22AB" w:rsidP="00013212">
            <w:pPr>
              <w:rPr>
                <w:rFonts w:ascii="Arial Narrow" w:hAnsi="Arial Narrow" w:cs="Arial"/>
                <w:sz w:val="20"/>
                <w:szCs w:val="20"/>
              </w:rPr>
            </w:pPr>
            <w:r w:rsidRPr="007B015E">
              <w:rPr>
                <w:rFonts w:ascii="Arial Narrow" w:hAnsi="Arial Narrow" w:cs="Arial"/>
                <w:sz w:val="20"/>
                <w:szCs w:val="20"/>
              </w:rPr>
              <w:t>A.3.9 ka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za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nı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mı için Türk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çe der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si Gör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sel Oku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ma ve Gör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sel Su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nu öğ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ren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me ala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nı : Gör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sel Oku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ma (Ka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za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nım 3).</w:t>
            </w:r>
          </w:p>
          <w:p w:rsidR="001A22AB" w:rsidRPr="007B015E" w:rsidRDefault="001A22AB" w:rsidP="00013212">
            <w:pPr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Fonts w:ascii="Arial Narrow" w:hAnsi="Arial Narrow" w:cs="Arial"/>
                <w:sz w:val="20"/>
                <w:szCs w:val="20"/>
              </w:rPr>
              <w:t>A.3.9 ka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za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nı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mı için Ma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te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ma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tik der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si Üç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gen, Ka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re, Dik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dört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gen ve Çem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ber alt öğ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ren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me ala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nı (Ka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za</w:t>
            </w:r>
            <w:r w:rsidRPr="007B015E">
              <w:rPr>
                <w:rFonts w:ascii="Arial Narrow" w:hAnsi="Arial Narrow" w:cs="Arial"/>
                <w:sz w:val="20"/>
                <w:szCs w:val="20"/>
              </w:rPr>
              <w:softHyphen/>
              <w:t>nım 2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Doğruluk ve saygı üzerinde durulacaktır.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275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Anlatım</w:t>
            </w:r>
          </w:p>
          <w:p w:rsidR="001A22AB" w:rsidRPr="007B015E" w:rsidRDefault="001A22AB" w:rsidP="00013212">
            <w:pPr>
              <w:tabs>
                <w:tab w:val="left" w:pos="275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Soru-yanıt</w:t>
            </w:r>
          </w:p>
          <w:p w:rsidR="001A22AB" w:rsidRPr="007B015E" w:rsidRDefault="001A22AB" w:rsidP="00013212">
            <w:pPr>
              <w:tabs>
                <w:tab w:val="left" w:pos="275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Drama görüşme</w:t>
            </w:r>
          </w:p>
          <w:p w:rsidR="001A22AB" w:rsidRPr="007B015E" w:rsidRDefault="001A22AB" w:rsidP="00013212">
            <w:pPr>
              <w:tabs>
                <w:tab w:val="left" w:pos="275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Tartışma</w:t>
            </w:r>
          </w:p>
          <w:p w:rsidR="001A22AB" w:rsidRPr="007B015E" w:rsidRDefault="001A22AB" w:rsidP="00013212">
            <w:pPr>
              <w:tabs>
                <w:tab w:val="left" w:pos="275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Gösterip yaptırma</w:t>
            </w:r>
          </w:p>
          <w:p w:rsidR="001A22AB" w:rsidRPr="007B015E" w:rsidRDefault="001A22AB" w:rsidP="00013212">
            <w:pPr>
              <w:tabs>
                <w:tab w:val="left" w:pos="275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Örnek olay</w:t>
            </w:r>
          </w:p>
          <w:p w:rsidR="001A22AB" w:rsidRPr="007B015E" w:rsidRDefault="001A22AB" w:rsidP="00013212">
            <w:pPr>
              <w:tabs>
                <w:tab w:val="left" w:pos="275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 xml:space="preserve">Beyin fırtınası </w:t>
            </w:r>
          </w:p>
          <w:p w:rsidR="001A22AB" w:rsidRPr="007B015E" w:rsidRDefault="001A22AB" w:rsidP="00013212">
            <w:pPr>
              <w:tabs>
                <w:tab w:val="left" w:pos="275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Eğitsel oyunla</w:t>
            </w:r>
          </w:p>
          <w:p w:rsidR="001A22AB" w:rsidRPr="007B015E" w:rsidRDefault="001A22AB" w:rsidP="00013212">
            <w:pPr>
              <w:tabs>
                <w:tab w:val="left" w:pos="275"/>
              </w:tabs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9.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Problem çözme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Ders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Yar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Şiir kitabı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Ansiklopediler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6.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Eğitim VCD’si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7.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VCD oynatıcısı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8.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Televizyon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9.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Afişler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10.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Resimler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Levhalar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Krokiler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Cetvel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Söz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lü su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mla 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öğ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dav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 göz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 for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nun dol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Per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for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mans öde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vi ve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nen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 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 xml:space="preserve">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</w:tc>
      </w:tr>
    </w:tbl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  <w:r w:rsidRPr="00574FFC">
        <w:rPr>
          <w:rStyle w:val="Normal1"/>
          <w:rFonts w:ascii="Arial Narrow" w:hAnsi="Arial Narrow"/>
          <w:b/>
          <w:sz w:val="18"/>
        </w:rPr>
        <w:t xml:space="preserve"> </w:t>
      </w:r>
    </w:p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  <w:r w:rsidRPr="00574FFC">
        <w:rPr>
          <w:rStyle w:val="Normal1"/>
          <w:rFonts w:ascii="Arial Narrow" w:hAnsi="Arial Narrow"/>
          <w:b/>
          <w:sz w:val="18"/>
        </w:rPr>
        <w:br w:type="page"/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2198"/>
        <w:gridCol w:w="2497"/>
        <w:gridCol w:w="1816"/>
        <w:gridCol w:w="1816"/>
        <w:gridCol w:w="2043"/>
        <w:gridCol w:w="2043"/>
        <w:gridCol w:w="2351"/>
      </w:tblGrid>
      <w:tr w:rsidR="001A22AB" w:rsidRPr="007B015E" w:rsidTr="00E92C7C">
        <w:trPr>
          <w:cantSplit/>
          <w:trHeight w:val="284"/>
          <w:jc w:val="center"/>
        </w:trPr>
        <w:tc>
          <w:tcPr>
            <w:tcW w:w="15782" w:type="dxa"/>
            <w:gridSpan w:val="1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t>1. TEMA : OKUL HEYECANIM</w:t>
            </w:r>
          </w:p>
        </w:tc>
      </w:tr>
      <w:tr w:rsidR="001A22AB" w:rsidRPr="007B015E" w:rsidTr="00E92C7C">
        <w:trPr>
          <w:cantSplit/>
          <w:trHeight w:val="675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574FFC" w:rsidRDefault="001A22AB" w:rsidP="00013212">
            <w:pPr>
              <w:pStyle w:val="Heading6"/>
              <w:contextualSpacing/>
              <w:jc w:val="center"/>
              <w:rPr>
                <w:rStyle w:val="Normal1"/>
                <w:rFonts w:ascii="Arial Narrow" w:hAnsi="Arial Narrow"/>
                <w:bCs/>
                <w:sz w:val="16"/>
              </w:rPr>
            </w:pPr>
            <w:r w:rsidRPr="00574FFC">
              <w:rPr>
                <w:rStyle w:val="Normal1"/>
                <w:rFonts w:ascii="Arial Narrow" w:hAnsi="Arial Narrow"/>
                <w:bCs/>
                <w:sz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1A22AB" w:rsidRPr="007B015E" w:rsidRDefault="001A22AB" w:rsidP="00013212">
            <w:pPr>
              <w:spacing w:line="240" w:lineRule="auto"/>
              <w:ind w:left="113"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BECERİLER (DERS İÇİ)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DİĞER DERSLERLE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KAZANIMLA İLGİLİ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KİŞİSEL NİTELİKLER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 DİSİPLİNLER VE ATATÜRKÇÜLÜK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 ÖĞRETME YÖNTEM VE TEKNİKLERİ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KULLANILAN EĞİTİM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ÖLÇME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1A22AB" w:rsidRPr="007B015E" w:rsidTr="00E92C7C">
        <w:trPr>
          <w:cantSplit/>
          <w:trHeight w:val="4142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 xml:space="preserve">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K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İ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M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686118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07 - 11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3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A.3.9. Oku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nun ve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fı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 kro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çi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zer.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A.3.10. Oku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nun 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hi hak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par.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A.3.11. Okul ve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nıf eş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özen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or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 çı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cek 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çöz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mek için al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tif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üre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A.3.12. Oyun 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cun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 ve kay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nin do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ğal 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bul eder.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A.3.13. Okul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ku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 uyul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or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 çı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cek 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 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çö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züm yol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üre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 ve en uy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gun çö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züm yo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 uy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A.3.14. Okul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mıy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 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iyim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ser bir ba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kış açı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contextualSpacing/>
              <w:rPr>
                <w:rStyle w:val="Normal1"/>
                <w:rFonts w:ascii="Arial Narrow" w:hAnsi="Arial Narrow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t>Belirli Gün ve Haftalar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Hayvanları Koruma Günü (4 Ekim)</w:t>
            </w: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A.3.1, A.3.10, A.3.21, A.3.8, B.3.12, B.3.19, B.3.23, B.3.30, C.3.7, C.3.11, C.3.14, C.3.15, C.3.23, C.3.25, C.3.27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A.3.9, A.3.10, B.3.5, B.3.8, B.3.41, C.3.25, C.3.30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Öz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(Za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ve 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kâ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Doğ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 Al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A.3.8, A.3.11, A.3.13, A.3.28, B.3.7, B.3.18, B.3.38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Prob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 Çöz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A.3.12, A.3.29, A.3.30, B.3.34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A.3.3, A.3.7, A.3.14, B.3.29, B.3.31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Öz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(Etik Dav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A.3.8, A.3.11, A.3.13, A.3.28, B.3.7, B.3.18, B.3.38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Prob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 Çöz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A.3.15, A.3.22, B.3.26, B.3.28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Kay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linç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Tü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A.3.16, A.3.17, B.3.1, B.3.42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Gü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ve 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yı Sağ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(Sağ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Ada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let üze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tır.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İn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san Hak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ve Va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 (38): Okul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kar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 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mok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tik çö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züm yol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üre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Uya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: Ata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türk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lük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 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(A.3.14-13).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Uya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: Can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 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mel ih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yaç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dan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 olan bes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ih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 üze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tır.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Sağ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 Kül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rü (13): Dü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bes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alış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nır. (22):  Den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bes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özen gös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rir.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40"/>
                <w:tab w:val="left" w:pos="417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Anlatım</w:t>
            </w:r>
          </w:p>
          <w:p w:rsidR="001A22AB" w:rsidRPr="007B015E" w:rsidRDefault="001A22AB" w:rsidP="00013212">
            <w:pPr>
              <w:tabs>
                <w:tab w:val="left" w:pos="340"/>
                <w:tab w:val="left" w:pos="417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Soru-yanıt</w:t>
            </w:r>
          </w:p>
          <w:p w:rsidR="001A22AB" w:rsidRPr="007B015E" w:rsidRDefault="001A22AB" w:rsidP="00013212">
            <w:pPr>
              <w:tabs>
                <w:tab w:val="left" w:pos="340"/>
                <w:tab w:val="left" w:pos="417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Drama görüşme</w:t>
            </w:r>
          </w:p>
          <w:p w:rsidR="001A22AB" w:rsidRPr="007B015E" w:rsidRDefault="001A22AB" w:rsidP="00013212">
            <w:pPr>
              <w:tabs>
                <w:tab w:val="left" w:pos="340"/>
                <w:tab w:val="left" w:pos="417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Tartışma</w:t>
            </w:r>
          </w:p>
          <w:p w:rsidR="001A22AB" w:rsidRPr="007B015E" w:rsidRDefault="001A22AB" w:rsidP="00013212">
            <w:pPr>
              <w:tabs>
                <w:tab w:val="left" w:pos="340"/>
                <w:tab w:val="left" w:pos="417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Canlandırma</w:t>
            </w:r>
          </w:p>
          <w:p w:rsidR="001A22AB" w:rsidRPr="007B015E" w:rsidRDefault="001A22AB" w:rsidP="00013212">
            <w:pPr>
              <w:tabs>
                <w:tab w:val="left" w:pos="340"/>
                <w:tab w:val="left" w:pos="417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 xml:space="preserve">Beyin fırtınası </w:t>
            </w:r>
          </w:p>
          <w:p w:rsidR="001A22AB" w:rsidRPr="007B015E" w:rsidRDefault="001A22AB" w:rsidP="00013212">
            <w:pPr>
              <w:tabs>
                <w:tab w:val="left" w:pos="340"/>
                <w:tab w:val="left" w:pos="417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Bireysel ve grupla çalışma</w:t>
            </w:r>
          </w:p>
          <w:p w:rsidR="001A22AB" w:rsidRPr="007B015E" w:rsidRDefault="001A22AB" w:rsidP="00013212">
            <w:pPr>
              <w:tabs>
                <w:tab w:val="left" w:pos="417"/>
              </w:tabs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Problem çözme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Ders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Yar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Şiir kitabı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Ansiklopediler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Eğitim VCD’si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VCD oynatıcısı</w:t>
            </w:r>
          </w:p>
          <w:p w:rsidR="001A22AB" w:rsidRPr="007B015E" w:rsidRDefault="001A22AB" w:rsidP="00013212">
            <w:pPr>
              <w:tabs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Televizyon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0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 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for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munun dol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30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öğ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dav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 göz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1A22AB" w:rsidRPr="007B015E" w:rsidRDefault="001A22AB" w:rsidP="00013212">
            <w:pPr>
              <w:tabs>
                <w:tab w:val="left" w:pos="30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Söz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lü su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numun 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1A22AB" w:rsidRPr="007B015E" w:rsidRDefault="001A22AB" w:rsidP="00013212">
            <w:pPr>
              <w:tabs>
                <w:tab w:val="left" w:pos="30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Per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for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mans öde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nin ve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1A22AB" w:rsidRPr="007B015E" w:rsidRDefault="001A22AB" w:rsidP="00013212">
            <w:pPr>
              <w:tabs>
                <w:tab w:val="left" w:pos="30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öl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nin 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1A22AB" w:rsidRPr="007B015E" w:rsidRDefault="001A22AB" w:rsidP="00013212">
            <w:pPr>
              <w:tabs>
                <w:tab w:val="left" w:pos="300"/>
              </w:tabs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nen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</w:tc>
      </w:tr>
    </w:tbl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</w:p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</w:p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</w:p>
    <w:p w:rsidR="001A22AB" w:rsidRPr="00574FFC" w:rsidRDefault="001A22AB" w:rsidP="00013212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2198"/>
        <w:gridCol w:w="2497"/>
        <w:gridCol w:w="1816"/>
        <w:gridCol w:w="1816"/>
        <w:gridCol w:w="2043"/>
        <w:gridCol w:w="2043"/>
        <w:gridCol w:w="2351"/>
      </w:tblGrid>
      <w:tr w:rsidR="001A22AB" w:rsidRPr="007B015E" w:rsidTr="00E92C7C">
        <w:trPr>
          <w:cantSplit/>
          <w:trHeight w:val="284"/>
          <w:jc w:val="center"/>
        </w:trPr>
        <w:tc>
          <w:tcPr>
            <w:tcW w:w="15782" w:type="dxa"/>
            <w:gridSpan w:val="1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t>1. TEMA : OKUL HEYECANIM</w:t>
            </w:r>
          </w:p>
        </w:tc>
      </w:tr>
      <w:tr w:rsidR="001A22AB" w:rsidRPr="007B015E" w:rsidTr="00E92C7C">
        <w:trPr>
          <w:cantSplit/>
          <w:trHeight w:val="675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574FFC" w:rsidRDefault="001A22AB" w:rsidP="00013212">
            <w:pPr>
              <w:pStyle w:val="Heading6"/>
              <w:contextualSpacing/>
              <w:jc w:val="center"/>
              <w:rPr>
                <w:rStyle w:val="Normal1"/>
                <w:rFonts w:ascii="Arial Narrow" w:hAnsi="Arial Narrow"/>
                <w:bCs/>
                <w:sz w:val="16"/>
              </w:rPr>
            </w:pPr>
            <w:r w:rsidRPr="00574FFC">
              <w:rPr>
                <w:rStyle w:val="Normal1"/>
                <w:rFonts w:ascii="Arial Narrow" w:hAnsi="Arial Narrow"/>
                <w:bCs/>
                <w:sz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1A22AB" w:rsidRPr="007B015E" w:rsidRDefault="001A22AB" w:rsidP="00013212">
            <w:pPr>
              <w:spacing w:line="240" w:lineRule="auto"/>
              <w:ind w:left="113"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BECERİLER (DERS İÇİ)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DİĞER DERSLERLE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KAZANIMLA İLGİLİ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KİŞİSEL NİTELİKLER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 DİSİPLİNLER VE ATATÜRKÇÜLÜK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 ÖĞRETME YÖNTEM VE TEKNİKLERİ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KULLANILAN EĞİTİM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ÖLÇME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1A22AB" w:rsidRPr="007B015E" w:rsidTr="00E92C7C">
        <w:trPr>
          <w:cantSplit/>
          <w:trHeight w:val="4142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 xml:space="preserve">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K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İ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M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21 - 25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3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A.3.15.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ba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ken kay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tu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tum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lu 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A.3.16. Den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ve dü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bes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mek için do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ğal ve sağ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ürün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 tü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A.3.17. Ken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 sağ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dar, 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 sağ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da 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tan 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lu 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 kav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A.3.18. Okul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da, bir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 ya da acil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rum mey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 gel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ifa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eder.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pacing w:val="-4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t>A.3.17, B.3.2, B.3.44, B.3.45 nu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lar, Öz Yö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tim (So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rum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lu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luk) be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pacing w:val="-4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t>A.3.16, A.3.17, B.3.1, B.3.42 nu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lar, Gü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ven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lik ve Ko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run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yı Sağ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ma (Sağ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lı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ğı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nı Ko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ma) be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pacing w:val="-4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t>A.3.18, A.3.21, B.3.26, B.3.35, C.3.3, C.3.11, C.3.12, C.3.13 nu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nımlar, Türk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çe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yi Doğ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ru, Et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li ve Gü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zel Kul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lan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ma be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pacing w:val="-4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t>A.3.18, B.3.4, B.3.39 nu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nımlar, Gü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ven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lik ve Ko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run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yı Sağ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ma (Sağ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lık ve Gü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ven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lik Ku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ral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na / Pro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se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dür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ne Uy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ma) be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pacing w:val="-4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t>A.3.19, A.3.20, A.3.32, B.3.20, C.3.9 nu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lar, Öz Yö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tim (Ka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lım, Pay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şım, İş Bir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ği ve Ta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kım Ça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sı Yap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ma) be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pacing w:val="-4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t>A.3.1, A.3.20, B.3.1, B.3.21, B.3.27, B.3.30, B.3.42, B.3.43, B.3.45, C.3.1, C.3.6, C.3.9, C.3.21, C.3.23 nu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lar, Eleş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rel Dü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şün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me be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t>A.3.19, A.3.20, A.3.32, B.3.20, C.3.9 nu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lar, Öz Yö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tim (Ka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lım, Pay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şım, İş Bir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ği ve Ta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kım Ça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sı Yap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ma) be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tir.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Yar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üze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Yar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üze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Reh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ve Psi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jik Da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(2): Acil ve kriz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na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sıl dav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Anlatım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Soru-yanıt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Drama görüşme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Tartışma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 xml:space="preserve">Beyin fırtınası 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Canlandırma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Araştırma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Gözlem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9.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Bireysel ve grupla çalışma</w:t>
            </w:r>
          </w:p>
          <w:p w:rsidR="001A22AB" w:rsidRPr="007B015E" w:rsidRDefault="001A22AB" w:rsidP="00013212">
            <w:pPr>
              <w:tabs>
                <w:tab w:val="left" w:pos="417"/>
              </w:tabs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Ders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Yar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Şiir kitabı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Ansiklopediler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Eğitim VCD’si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VCD oynatıcısı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Televizyon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9.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Tüketici hakları bildirgesi</w:t>
            </w:r>
          </w:p>
          <w:p w:rsidR="001A22AB" w:rsidRPr="007B015E" w:rsidRDefault="001A22AB" w:rsidP="00013212">
            <w:pPr>
              <w:tabs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 for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nun dol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Kı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su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num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Çok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tan seç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test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Söz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lü su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num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nen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300"/>
              </w:tabs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</w:tr>
    </w:tbl>
    <w:p w:rsidR="001A22AB" w:rsidRPr="00574FFC" w:rsidRDefault="001A22AB" w:rsidP="00013212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</w:p>
    <w:p w:rsidR="001A22AB" w:rsidRPr="00574FFC" w:rsidRDefault="001A22AB" w:rsidP="00013212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  <w:r w:rsidRPr="00574FFC">
        <w:rPr>
          <w:rStyle w:val="Normal1"/>
          <w:rFonts w:ascii="Arial Narrow" w:hAnsi="Arial Narrow"/>
          <w:b/>
          <w:sz w:val="18"/>
        </w:rPr>
        <w:br w:type="page"/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6"/>
        <w:gridCol w:w="312"/>
        <w:gridCol w:w="282"/>
        <w:gridCol w:w="425"/>
        <w:gridCol w:w="2197"/>
        <w:gridCol w:w="2496"/>
        <w:gridCol w:w="1815"/>
        <w:gridCol w:w="1815"/>
        <w:gridCol w:w="2042"/>
        <w:gridCol w:w="2042"/>
        <w:gridCol w:w="2350"/>
      </w:tblGrid>
      <w:tr w:rsidR="001A22AB" w:rsidRPr="007B015E" w:rsidTr="00E92C7C">
        <w:trPr>
          <w:cantSplit/>
          <w:trHeight w:val="284"/>
          <w:jc w:val="center"/>
        </w:trPr>
        <w:tc>
          <w:tcPr>
            <w:tcW w:w="15782" w:type="dxa"/>
            <w:gridSpan w:val="1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t>1. TEMA : OKUL HEYECANIM</w:t>
            </w:r>
          </w:p>
        </w:tc>
      </w:tr>
      <w:tr w:rsidR="001A22AB" w:rsidRPr="007B015E" w:rsidTr="00E92C7C">
        <w:trPr>
          <w:cantSplit/>
          <w:trHeight w:val="675"/>
          <w:jc w:val="center"/>
        </w:trPr>
        <w:tc>
          <w:tcPr>
            <w:tcW w:w="311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574FFC" w:rsidRDefault="001A22AB" w:rsidP="00013212">
            <w:pPr>
              <w:pStyle w:val="Heading6"/>
              <w:contextualSpacing/>
              <w:jc w:val="center"/>
              <w:rPr>
                <w:rStyle w:val="Normal1"/>
                <w:rFonts w:ascii="Arial Narrow" w:hAnsi="Arial Narrow"/>
                <w:bCs/>
                <w:sz w:val="16"/>
              </w:rPr>
            </w:pPr>
            <w:r w:rsidRPr="00574FFC">
              <w:rPr>
                <w:rStyle w:val="Normal1"/>
                <w:rFonts w:ascii="Arial Narrow" w:hAnsi="Arial Narrow"/>
                <w:bCs/>
                <w:sz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1A22AB" w:rsidRPr="007B015E" w:rsidRDefault="001A22AB" w:rsidP="00013212">
            <w:pPr>
              <w:spacing w:line="240" w:lineRule="auto"/>
              <w:ind w:left="113"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BECERİLER (DERS İÇİ)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DİĞER DERSLERLE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KAZANIMLA İLGİLİ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KİŞİSEL NİTELİKLER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 DİSİPLİNLER VE ATATÜRKÇÜLÜK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 ÖĞRETME YÖNTEM VE TEKNİKLERİ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KULLANILAN EĞİTİM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ÖLÇME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1A22AB" w:rsidRPr="007B015E" w:rsidTr="00E92C7C">
        <w:trPr>
          <w:gridBefore w:val="1"/>
          <w:cantSplit/>
          <w:trHeight w:val="4142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 xml:space="preserve">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K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İ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M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686118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28 - 31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3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A.3.19. Özel gün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 top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lum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sal pay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için uy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gun 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bul eder ve kut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için al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tif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üre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A.3.20. Mil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lî bay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kut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açık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ve bay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da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ha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kut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mak ama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 üret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 fi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 uy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A.3.21. Ata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türk’ün öğ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nim 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 hak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rak edin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 bil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lı, söz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lü ve gör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yol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 ifa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eder.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A.3.22. Tü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ola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rak sa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hip 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ğu hak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 ve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linç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tü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dav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ser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ler.</w:t>
            </w:r>
          </w:p>
          <w:p w:rsidR="001A22AB" w:rsidRPr="007B015E" w:rsidRDefault="001A22AB" w:rsidP="005964B9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sz w:val="20"/>
              </w:rPr>
            </w:pPr>
          </w:p>
          <w:p w:rsidR="001A22AB" w:rsidRPr="007B015E" w:rsidRDefault="001A22AB" w:rsidP="005964B9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t>Be</w:t>
            </w: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softHyphen/>
              <w:t>li Gün ve Haf</w:t>
            </w: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softHyphen/>
              <w:t>lar</w:t>
            </w:r>
          </w:p>
          <w:p w:rsidR="001A22AB" w:rsidRPr="007B015E" w:rsidRDefault="001A22AB" w:rsidP="005964B9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29 Ekim Cum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hu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yet Bay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ramı</w:t>
            </w:r>
          </w:p>
          <w:p w:rsidR="001A22AB" w:rsidRPr="007B015E" w:rsidRDefault="001A22AB" w:rsidP="005964B9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Kızılay Haftası (29 Ekim)</w:t>
            </w: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A.3.1, A.3.10, A.3.21, B.3.8, B.3.12, B.3.19, B.3.23, B.3.30, C.3.7, C.3.11, C.3.14, C.3.15, C.3.23, C.3.25, C.3.27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A.3.18, A.3.21, B.3.26, B.3.35, C.3.3, C.3.11, C.3.12, C.3.13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nımlar; Türk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yi Doğ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ru,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ve Gü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zel 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A.3.21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mı için Türk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çe der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 Gör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Oku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ve Gör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Su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 öğ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ala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: Gör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Su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 (Ka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8)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A.3.15, A.3.22, B.3.26, B.3.28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Kay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linç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Tü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Sev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gi, ba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rış ve hoş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rü üze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tır.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(!) Ata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türk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lük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 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(A.3.20-10)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(!) 29 Ekim Cum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hu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yet Bay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mı’nın 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lam ve öne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 üze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tır. Bu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nım, 29 Ekim Cum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hu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yet Bay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mı’na denk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len haf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(!) Ata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türk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lük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 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(A.3.21-12)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(!) Bu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nım, 10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sım Ata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türk haf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 denk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cek gün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İn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san Hak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ve Va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 (52): Tü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ola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rak hak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 ve 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nır.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417"/>
              </w:tabs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00"/>
              </w:tabs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</w:tr>
    </w:tbl>
    <w:p w:rsidR="001A22AB" w:rsidRPr="00574FFC" w:rsidRDefault="001A22AB" w:rsidP="00013212">
      <w:pPr>
        <w:spacing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574FFC">
        <w:rPr>
          <w:rStyle w:val="Normal1"/>
          <w:rFonts w:ascii="Arial Narrow" w:hAnsi="Arial Narrow"/>
          <w:b/>
          <w:sz w:val="18"/>
        </w:rPr>
        <w:br w:type="page"/>
      </w:r>
      <w:r>
        <w:rPr>
          <w:rStyle w:val="Normal1"/>
          <w:rFonts w:ascii="Arial Narrow" w:hAnsi="Arial Narrow"/>
          <w:b/>
          <w:sz w:val="20"/>
        </w:rPr>
        <w:t>ÖZELİKEM</w:t>
      </w:r>
      <w:r w:rsidRPr="00574FFC">
        <w:rPr>
          <w:rStyle w:val="Normal1"/>
          <w:rFonts w:ascii="Arial Narrow" w:hAnsi="Arial Narrow"/>
          <w:b/>
          <w:sz w:val="20"/>
        </w:rPr>
        <w:t xml:space="preserve"> İLKOKULU HAYAT BİLGİSİ DERSİ</w:t>
      </w:r>
    </w:p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jc w:val="center"/>
        <w:rPr>
          <w:rStyle w:val="Normal1"/>
          <w:rFonts w:ascii="Arial Narrow" w:hAnsi="Arial Narrow"/>
          <w:b/>
          <w:sz w:val="18"/>
        </w:rPr>
      </w:pPr>
      <w:r w:rsidRPr="00574FFC">
        <w:rPr>
          <w:rStyle w:val="Normal1"/>
          <w:rFonts w:ascii="Arial Narrow" w:hAnsi="Arial Narrow"/>
          <w:b/>
          <w:sz w:val="20"/>
        </w:rPr>
        <w:t>3. SINIFLAR  ÜNİTELENDİRİLMİŞ YILLIK DERS PLANI</w:t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2198"/>
        <w:gridCol w:w="2497"/>
        <w:gridCol w:w="1816"/>
        <w:gridCol w:w="1865"/>
        <w:gridCol w:w="1994"/>
        <w:gridCol w:w="2043"/>
        <w:gridCol w:w="2351"/>
      </w:tblGrid>
      <w:tr w:rsidR="001A22AB" w:rsidRPr="007B015E" w:rsidTr="00E92C7C">
        <w:trPr>
          <w:cantSplit/>
          <w:trHeight w:val="284"/>
          <w:jc w:val="center"/>
        </w:trPr>
        <w:tc>
          <w:tcPr>
            <w:tcW w:w="15782" w:type="dxa"/>
            <w:gridSpan w:val="1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t xml:space="preserve">1. TEMA : OKUL HEYECANIM  </w:t>
            </w:r>
          </w:p>
        </w:tc>
      </w:tr>
      <w:tr w:rsidR="001A22AB" w:rsidRPr="007B015E" w:rsidTr="00E92C7C">
        <w:trPr>
          <w:cantSplit/>
          <w:trHeight w:val="827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1A22AB" w:rsidRPr="007B015E" w:rsidRDefault="001A22AB" w:rsidP="00013212">
            <w:pPr>
              <w:spacing w:line="240" w:lineRule="auto"/>
              <w:ind w:left="113"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BECERİLER (DERS İÇİ)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DİĞER DERSLERLE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KAZANIMLA İLGİLİ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KİŞİSEL NİTELİKLER</w:t>
            </w: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 DİSİPLİNLER VE ATATÜRKÇÜLÜK</w:t>
            </w: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 ÖĞRETME YÖNTEM VE TEKNİKLERİ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KULLANILAN EĞİTİM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ÖLÇME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1A22AB" w:rsidRPr="007B015E" w:rsidTr="00E92C7C">
        <w:trPr>
          <w:cantSplit/>
          <w:trHeight w:val="8272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K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S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I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M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5964B9">
            <w:pPr>
              <w:spacing w:line="240" w:lineRule="auto"/>
              <w:contextualSpacing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4-8 KASIM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3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A.3.23. Na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sıl da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ha iyi öğ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açıkla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rak ken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 uy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gun öğ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tek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se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çer ve 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A.3.24.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 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kip ede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rek okul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 bil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 tek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ji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den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nır.</w:t>
            </w:r>
          </w:p>
          <w:p w:rsidR="001A22AB" w:rsidRPr="007B015E" w:rsidRDefault="001A22AB" w:rsidP="00013212">
            <w:pPr>
              <w:spacing w:line="240" w:lineRule="auto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A.3.25. Oku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 ve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ken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nin ve baş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 gü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 için tra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fik işa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ret ve lev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na, tra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fik ku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 uyar.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A.3.23, C.3.17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nımlar, Öz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(Öğ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yi Öğ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A.3.24, B.3.6, C.3.13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nımlar, Bil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 Tek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ji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(!) Bil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 tek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ji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 bil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ulaş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yı sağ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yan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tap, 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di, bil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yar ve bü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tün araç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kap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A.3.24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mı için Türk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çe der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 Gör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Oku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ve Gör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selSu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 öğ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ala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: Gör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Oku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14)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A.3.25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nım, Gü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ve 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yı Sağ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(Tra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fik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 Gü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Sağ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A.3.25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mı için Türk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çe der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 Gör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Oku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ve Gör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Su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 öğ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ala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: Gör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Oku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4)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jc w:val="both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A.3.23 Reh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ve Psi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jik Da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(8): Öğ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için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edi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A.3.24 Reh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ve Psi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jik Da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(15): Gün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lük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şam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rir (te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lik, bes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me, ad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res-te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fon bil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me, yar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dım is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vb.).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A.3.25 İn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san Hak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ve Va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 (19): Tra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fik ku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 uy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 bir va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 gö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vi 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lir.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tım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ru-ya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nıt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görüşme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Tar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Canlandırma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Beyin fırtınası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Bireysel ve grup çalışmaları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Problem çözme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Ders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Yar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ir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VCD’si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VCD oy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Televizyon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9.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Okul yasası afişi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Kısa yanıtlı sorular sorulması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Öz değerlendirme formunun doldurulması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Gözlem formunun doldurulması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nen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ların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</w:tr>
    </w:tbl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2198"/>
        <w:gridCol w:w="2497"/>
        <w:gridCol w:w="1816"/>
        <w:gridCol w:w="1865"/>
        <w:gridCol w:w="1994"/>
        <w:gridCol w:w="2043"/>
        <w:gridCol w:w="2351"/>
      </w:tblGrid>
      <w:tr w:rsidR="001A22AB" w:rsidRPr="007B015E" w:rsidTr="00E92C7C">
        <w:trPr>
          <w:cantSplit/>
          <w:trHeight w:val="284"/>
          <w:jc w:val="center"/>
        </w:trPr>
        <w:tc>
          <w:tcPr>
            <w:tcW w:w="15782" w:type="dxa"/>
            <w:gridSpan w:val="1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t>1. TEMA : OKUL HEYECANIM</w:t>
            </w:r>
          </w:p>
        </w:tc>
      </w:tr>
      <w:tr w:rsidR="001A22AB" w:rsidRPr="007B015E" w:rsidTr="00E92C7C">
        <w:trPr>
          <w:cantSplit/>
          <w:trHeight w:val="827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1A22AB" w:rsidRPr="007B015E" w:rsidRDefault="001A22AB" w:rsidP="00013212">
            <w:pPr>
              <w:spacing w:line="240" w:lineRule="auto"/>
              <w:ind w:left="113"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BECERİLER (DERS İÇİ)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DİĞER DERSLERLE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KAZANIMLA İLGİLİ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KİŞİSEL NİTELİKLER</w:t>
            </w: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 DİSİPLİNLER VE ATATÜRKÇÜLÜK</w:t>
            </w: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 ÖĞRETME YÖNTEM VE TEKNİKLERİ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KULLANILAN EĞİTİM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ÖLÇME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1A22AB" w:rsidRPr="007B015E" w:rsidTr="00E92C7C">
        <w:trPr>
          <w:cantSplit/>
          <w:trHeight w:val="8272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K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S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I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M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11-15  KASIM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3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A.3.26. Bir ye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 ula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mek için ih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yaç duy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ğu işa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ret ve lev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A.3.27. Oku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 ve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baş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bul edi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mez öne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 kar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red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dav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şı ser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A.3.28. Oku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 ve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kar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 ara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çı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cek 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için han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 çö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züm yol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 baş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açık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EB11D9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pacing w:val="-4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b/>
                <w:spacing w:val="-4"/>
                <w:sz w:val="20"/>
              </w:rPr>
              <w:t>Be</w:t>
            </w:r>
            <w:r w:rsidRPr="007B015E">
              <w:rPr>
                <w:rStyle w:val="Normal1"/>
                <w:rFonts w:ascii="Arial Narrow" w:hAnsi="Arial Narrow"/>
                <w:b/>
                <w:spacing w:val="-4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b/>
                <w:spacing w:val="-4"/>
                <w:sz w:val="20"/>
              </w:rPr>
              <w:softHyphen/>
              <w:t>li Gün ve Haf</w:t>
            </w:r>
            <w:r w:rsidRPr="007B015E">
              <w:rPr>
                <w:rStyle w:val="Normal1"/>
                <w:rFonts w:ascii="Arial Narrow" w:hAnsi="Arial Narrow"/>
                <w:b/>
                <w:spacing w:val="-4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b/>
                <w:spacing w:val="-4"/>
                <w:sz w:val="20"/>
              </w:rPr>
              <w:softHyphen/>
              <w:t>lar</w:t>
            </w:r>
          </w:p>
          <w:p w:rsidR="001A22AB" w:rsidRPr="007B015E" w:rsidRDefault="001A22AB" w:rsidP="00EB11D9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pacing w:val="-4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t>Ata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türk Haf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sı (10-16 Ka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sım)</w:t>
            </w:r>
          </w:p>
          <w:p w:rsidR="001A22AB" w:rsidRPr="007B015E" w:rsidRDefault="001A22AB" w:rsidP="00EB11D9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t>Afet Eğitimi Hazırlık Günü (12 Kasım)</w:t>
            </w: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A.3.26, A.3.33, B.3.3, B.3.11, B.3.13, B.3.20, C.3.5, C.3.10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 Dü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şün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A.3.26, A.3.33, B.3.22, B.3.35, C.3.12, C.3.30, C.3.32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Kay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(Plan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ve Üre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A.3.27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nım, Gü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ve 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yı Sağ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yır 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A.3.8, A.3.11, A.3.13, A.3.28, B.3.7, B.3.18, B.3.38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Prob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 Çöz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jc w:val="both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Öz gü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ven üze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tır.</w:t>
            </w:r>
            <w:r w:rsidRPr="007B015E">
              <w:rPr>
                <w:rStyle w:val="Normal1"/>
                <w:rFonts w:ascii="Arial Narrow" w:hAnsi="Arial Narrow"/>
                <w:sz w:val="20"/>
                <w:lang w:val="fr-FR"/>
              </w:rPr>
              <w:t>.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İn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san Hak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ve Va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 (32):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şam ve eği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hak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 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rar ve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cek kö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tü alış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dan uzak dur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İn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san Hak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ve Va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lıkk (25):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şid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 baş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vur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dan çö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 gös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rir. (38): Okul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kar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 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mok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tik çö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züm yol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üre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Reh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ve Psi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jik Da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(3): Uy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gun din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ve 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 geliştirir.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tım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ru-ya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nıt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görüşme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Tar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Gösterip yapma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Problem çözme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Eğitsel oyunlar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Bireysel ve grupla çalışma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9.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Beyin fırtınası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1. Ders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2. Yar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3.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4. Trafikle ilgili kitaplar, broşürler, levhalar, afişler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5. Eği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VCD’si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6. VCD oy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7. Televizyon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8. Bilgisayar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9. Tepegöz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10. Ansiklopediler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11. Yönerge kitapçığı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Öz 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for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nun dol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Söz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lü su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num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 for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nun dol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Sergileme yapılması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nen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ların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</w:tr>
    </w:tbl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</w:p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  <w:r w:rsidRPr="00574FFC">
        <w:rPr>
          <w:rStyle w:val="Normal1"/>
          <w:rFonts w:ascii="Arial Narrow" w:hAnsi="Arial Narrow"/>
          <w:b/>
          <w:sz w:val="18"/>
        </w:rPr>
        <w:br w:type="page"/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2198"/>
        <w:gridCol w:w="2497"/>
        <w:gridCol w:w="1816"/>
        <w:gridCol w:w="1865"/>
        <w:gridCol w:w="1994"/>
        <w:gridCol w:w="2043"/>
        <w:gridCol w:w="2351"/>
      </w:tblGrid>
      <w:tr w:rsidR="001A22AB" w:rsidRPr="007B015E" w:rsidTr="00E92C7C">
        <w:trPr>
          <w:cantSplit/>
          <w:trHeight w:val="284"/>
          <w:jc w:val="center"/>
        </w:trPr>
        <w:tc>
          <w:tcPr>
            <w:tcW w:w="15782" w:type="dxa"/>
            <w:gridSpan w:val="1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t>1. TEMA : OKUL HEYECANIM</w:t>
            </w:r>
          </w:p>
        </w:tc>
      </w:tr>
      <w:tr w:rsidR="001A22AB" w:rsidRPr="007B015E" w:rsidTr="00E92C7C">
        <w:trPr>
          <w:cantSplit/>
          <w:trHeight w:val="827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1A22AB" w:rsidRPr="007B015E" w:rsidRDefault="001A22AB" w:rsidP="00013212">
            <w:pPr>
              <w:spacing w:line="240" w:lineRule="auto"/>
              <w:ind w:left="113"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BECERİLER (DERS İÇİ)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DİĞER DERSLERLE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KAZANIMLA İLGİLİ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KİŞİSEL NİTELİKLER</w:t>
            </w: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 DİSİPLİNLER VE ATATÜRKÇÜLÜK</w:t>
            </w: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 ÖĞRETME YÖNTEM VE TEKNİKLERİ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KULLANILAN EĞİTİM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ÖLÇME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1A22AB" w:rsidRPr="007B015E" w:rsidTr="00E92C7C">
        <w:trPr>
          <w:cantSplit/>
          <w:trHeight w:val="3874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K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S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I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M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18-22  KASIM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3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A.3.29. Ku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lüp ve 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ğer grup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gru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bun he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nüz fark edil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yen or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tak ih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yaç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olur.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A.3.30. Ku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lüp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alı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cak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ve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cak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 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fi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üre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 ve bun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 uy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A.3.12, A.3.29, A.3.30, B.3.34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A.3.12, A.3.29, A.3.30, B.3.34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A.3.30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mı için Türk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çe der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 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öğ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ala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: Tür, Yön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tem ve Tek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lere Uy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gun Konuş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(Kazanım 2)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jc w:val="both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uppressLineNumbers/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uppressLineNumbers/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uppressLineNumbers/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uppressLineNumbers/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uppressLineNumbers/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uppressLineNumbers/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Öz gü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ven üze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tır.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  <w:lang w:val="fr-FR"/>
              </w:rPr>
            </w:pP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tım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ru-ya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nıt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görüşme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Problem çözme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Grupla çalışma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  <w:lang w:val="de-DE"/>
              </w:rPr>
            </w:pP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Ders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Yar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VCD’si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VCD oy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Televizyon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Öz 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for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nun dol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ran 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ve göz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 form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 dol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nen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ların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</w:tr>
    </w:tbl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</w:p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  <w:r w:rsidRPr="00574FFC">
        <w:rPr>
          <w:rStyle w:val="Normal1"/>
          <w:rFonts w:ascii="Arial Narrow" w:hAnsi="Arial Narrow"/>
          <w:b/>
          <w:sz w:val="18"/>
        </w:rPr>
        <w:br w:type="page"/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2198"/>
        <w:gridCol w:w="2497"/>
        <w:gridCol w:w="1816"/>
        <w:gridCol w:w="1865"/>
        <w:gridCol w:w="1994"/>
        <w:gridCol w:w="2043"/>
        <w:gridCol w:w="2351"/>
      </w:tblGrid>
      <w:tr w:rsidR="001A22AB" w:rsidRPr="007B015E" w:rsidTr="00E92C7C">
        <w:trPr>
          <w:cantSplit/>
          <w:trHeight w:val="284"/>
          <w:jc w:val="center"/>
        </w:trPr>
        <w:tc>
          <w:tcPr>
            <w:tcW w:w="15782" w:type="dxa"/>
            <w:gridSpan w:val="1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t>1. TEMA : OKUL HEYECANIM</w:t>
            </w:r>
          </w:p>
        </w:tc>
      </w:tr>
      <w:tr w:rsidR="001A22AB" w:rsidRPr="007B015E" w:rsidTr="00E92C7C">
        <w:trPr>
          <w:cantSplit/>
          <w:trHeight w:val="827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1A22AB" w:rsidRPr="007B015E" w:rsidRDefault="001A22AB" w:rsidP="00013212">
            <w:pPr>
              <w:spacing w:line="240" w:lineRule="auto"/>
              <w:ind w:left="113"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BECERİLER (DERS İÇİ)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DİĞER DERSLERLE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KAZANIMLA İLGİLİ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KİŞİSEL NİTELİKLER</w:t>
            </w: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 DİSİPLİNLER VE ATATÜRKÇÜLÜK</w:t>
            </w: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 ÖĞRETME YÖNTEM VE TEKNİKLERİ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KULLANILAN EĞİTİM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ÖLÇME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1A22AB" w:rsidRPr="007B015E" w:rsidTr="00E92C7C">
        <w:trPr>
          <w:cantSplit/>
          <w:trHeight w:val="3023"/>
          <w:jc w:val="center"/>
        </w:trPr>
        <w:tc>
          <w:tcPr>
            <w:tcW w:w="31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K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S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I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M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282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686118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 xml:space="preserve">25 29 </w:t>
            </w:r>
          </w:p>
        </w:tc>
        <w:tc>
          <w:tcPr>
            <w:tcW w:w="425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3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pacing w:val="-4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t>A.3.31. Sı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fın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da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ki ve oku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lun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da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ki öğ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ren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ci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rin mut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lu ol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sı için bir fi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kir üre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tir, ar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ka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daş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nı ik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na eder ve bu fi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kir et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fın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da bir ara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ya ge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rir.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pacing w:val="-4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t>A.3.32. Bir grup üye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si ola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rak dü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rüst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lü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ğü, ye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ter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ği ile grup ar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ka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daş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nın ve li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nin gü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ve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ni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ni ka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softHyphen/>
              <w:t>nır.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A.3.31, B.3.37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Öz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(Li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A.3.31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mı için Türk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çe der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 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öğ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ala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: Tür, Yön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tem ve Tek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 Uy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gun 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8)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A.3.19, A.3.20, A.3.32, B.3.20, C.3.9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Öz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(Ka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lım, Pay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şım, İş Bir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 ve 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kım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 Yap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 xml:space="preserve">tir. 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</w:t>
            </w: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tım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ru-ya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nıt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tartışma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Rol yapma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Problem çözme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6,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Araştırma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7.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Uygulama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8.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Bireysel ve grupla çalışma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9.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Gösterip yaptırma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10.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Benzetim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Beyin fırtınası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Ders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Yar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Ansiklopediler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Gazete ve dergiler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Eğitim VCD’si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VCD oynatıcısı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Televizyon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9.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Atatürk ile ilgili kitaplar, albüm, VCD’ler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ran 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for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nun dol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Öğ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ürün dos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 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nen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ların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</w:tr>
      <w:tr w:rsidR="001A22AB" w:rsidRPr="007B015E" w:rsidTr="00E92C7C">
        <w:trPr>
          <w:cantSplit/>
          <w:trHeight w:val="2105"/>
          <w:jc w:val="center"/>
        </w:trPr>
        <w:tc>
          <w:tcPr>
            <w:tcW w:w="31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282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3E5FCD">
            <w:pPr>
              <w:spacing w:line="240" w:lineRule="auto"/>
              <w:contextualSpacing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42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3E5FCD">
            <w:pPr>
              <w:spacing w:line="240" w:lineRule="auto"/>
              <w:contextualSpacing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A.3.33. Okulu ve çevresini temiz tutmak için bir proje tasarlar.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A.3.34. “Okul He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nım” 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çen kav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ye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ve doğ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 bir biçimde 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pacing w:val="-4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b/>
                <w:spacing w:val="-4"/>
                <w:sz w:val="20"/>
              </w:rPr>
              <w:t>Be</w:t>
            </w:r>
            <w:r w:rsidRPr="007B015E">
              <w:rPr>
                <w:rStyle w:val="Normal1"/>
                <w:rFonts w:ascii="Arial Narrow" w:hAnsi="Arial Narrow"/>
                <w:b/>
                <w:spacing w:val="-4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b/>
                <w:spacing w:val="-4"/>
                <w:sz w:val="20"/>
              </w:rPr>
              <w:softHyphen/>
              <w:t>li Gün ve Haf</w:t>
            </w:r>
            <w:r w:rsidRPr="007B015E">
              <w:rPr>
                <w:rStyle w:val="Normal1"/>
                <w:rFonts w:ascii="Arial Narrow" w:hAnsi="Arial Narrow"/>
                <w:b/>
                <w:spacing w:val="-4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b/>
                <w:spacing w:val="-4"/>
                <w:sz w:val="20"/>
              </w:rPr>
              <w:softHyphen/>
              <w:t>lar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pacing w:val="-4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t>Öğretmenler Günü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pacing w:val="-4"/>
                <w:sz w:val="20"/>
              </w:rPr>
              <w:t>(24 Kasım)</w:t>
            </w: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pacing w:val="-6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t>A.3.33 nu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nım, Kay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nak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rı Et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li Kul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lan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ma (Çev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re Bi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lin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ci Ge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me ve Çev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re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ki Kay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nak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rı Et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li Kul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lan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ma) be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pacing w:val="-6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t>A.3.26, A.3.33, B.3.22, B.3.35, C.3.12, C.3.30, C.3.32 nu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lar, Kay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nak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rı Et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li Kul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lan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ma (Plan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ma ve Üre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tim) be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pacing w:val="-6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t>A.3.26, A.3.33, B.3.3, B.3.11, B.3.13, B.3.20, C.3.5, C.3.10 nu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lar, Ya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cı Dü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şün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me be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pacing w:val="-6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t>A.3.34, B.3.46, C.3.33 nu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lar, Te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lar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la İl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li Te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mel Kav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ram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rı Ta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ma be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pacing w:val="-12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t>A.3.34 ka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mı için Türk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çe der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si Yaz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ma öğ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ren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me ala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nı : Ken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dini Yazılı Olarak İfade Et</w:t>
            </w:r>
            <w:r w:rsidRPr="007B015E">
              <w:rPr>
                <w:rStyle w:val="Normal1"/>
                <w:rFonts w:ascii="Arial Narrow" w:hAnsi="Arial Narrow"/>
                <w:spacing w:val="-6"/>
                <w:sz w:val="20"/>
              </w:rPr>
              <w:softHyphen/>
              <w:t>me (Kazanım 1)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tım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ru-ya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nıt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tartışma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Rol yapma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Problem çözme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6,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Araştırma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7.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Uygulama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8.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Bireysel ve grupla çalışma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9.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Gösterip yaptırma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10.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Benzetim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Beyin fırtınası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Ders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Yar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Ansiklopediler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Gazete ve dergiler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Eğitim VCD’si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VCD oynatıcısı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Televizyon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9.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Atatürk ile ilgili kitaplar, albüm, VCD’ler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ran 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for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nun dol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Öğ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ürün dos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 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nen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ların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</w:tr>
    </w:tbl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jc w:val="center"/>
        <w:rPr>
          <w:rStyle w:val="Normal1"/>
          <w:rFonts w:ascii="Arial Narrow" w:hAnsi="Arial Narrow"/>
          <w:sz w:val="20"/>
        </w:rPr>
      </w:pPr>
      <w:r w:rsidRPr="00574FFC">
        <w:rPr>
          <w:rStyle w:val="Normal1"/>
          <w:rFonts w:ascii="Arial Narrow" w:hAnsi="Arial Narrow"/>
          <w:sz w:val="20"/>
        </w:rPr>
        <w:br w:type="page"/>
      </w:r>
    </w:p>
    <w:p w:rsidR="001A22AB" w:rsidRPr="00574FFC" w:rsidRDefault="001A22AB" w:rsidP="00013212">
      <w:pPr>
        <w:spacing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>
        <w:rPr>
          <w:rStyle w:val="Normal1"/>
          <w:rFonts w:ascii="Arial Narrow" w:hAnsi="Arial Narrow"/>
          <w:b/>
          <w:sz w:val="20"/>
        </w:rPr>
        <w:t>ÖZEL İKEM</w:t>
      </w:r>
      <w:bookmarkStart w:id="0" w:name="_GoBack"/>
      <w:bookmarkEnd w:id="0"/>
      <w:r w:rsidRPr="00574FFC">
        <w:rPr>
          <w:rStyle w:val="Normal1"/>
          <w:rFonts w:ascii="Arial Narrow" w:hAnsi="Arial Narrow"/>
          <w:b/>
          <w:sz w:val="20"/>
        </w:rPr>
        <w:t xml:space="preserve"> İLKOKULU HAYAT BİLGİSİ DERSİ</w:t>
      </w:r>
    </w:p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jc w:val="center"/>
        <w:rPr>
          <w:rStyle w:val="Normal1"/>
          <w:rFonts w:ascii="Arial Narrow" w:hAnsi="Arial Narrow"/>
          <w:b/>
          <w:sz w:val="18"/>
        </w:rPr>
      </w:pPr>
      <w:r w:rsidRPr="00574FFC">
        <w:rPr>
          <w:rStyle w:val="Normal1"/>
          <w:rFonts w:ascii="Arial Narrow" w:hAnsi="Arial Narrow"/>
          <w:b/>
          <w:sz w:val="20"/>
        </w:rPr>
        <w:t>3. SINIFLAR  ÜNİTELENDİRİLMİŞ YILLIK DERS PLANI</w:t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2198"/>
        <w:gridCol w:w="2497"/>
        <w:gridCol w:w="1816"/>
        <w:gridCol w:w="1865"/>
        <w:gridCol w:w="1994"/>
        <w:gridCol w:w="2043"/>
        <w:gridCol w:w="2351"/>
      </w:tblGrid>
      <w:tr w:rsidR="001A22AB" w:rsidRPr="007B015E" w:rsidTr="00E92C7C">
        <w:trPr>
          <w:cantSplit/>
          <w:trHeight w:val="284"/>
          <w:jc w:val="center"/>
        </w:trPr>
        <w:tc>
          <w:tcPr>
            <w:tcW w:w="15782" w:type="dxa"/>
            <w:gridSpan w:val="1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t xml:space="preserve">2. TEMA: BENİM EŞSİZ YUVAM  </w:t>
            </w:r>
          </w:p>
        </w:tc>
      </w:tr>
      <w:tr w:rsidR="001A22AB" w:rsidRPr="007B015E" w:rsidTr="00E92C7C">
        <w:trPr>
          <w:cantSplit/>
          <w:trHeight w:val="827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1A22AB" w:rsidRPr="007B015E" w:rsidRDefault="001A22AB" w:rsidP="00013212">
            <w:pPr>
              <w:spacing w:line="240" w:lineRule="auto"/>
              <w:ind w:left="113"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BECERİLER (DERS İÇİ)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DİĞER DERSLERLE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KAZANIMLA İLGİLİ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KİŞİSEL NİTELİKLER</w:t>
            </w: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 DİSİPLİNLER VE ATATÜRKÇÜLÜK</w:t>
            </w: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 ÖĞRETME YÖNTEM VE TEKNİKLERİ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KULLANILAN EĞİTİM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ÖLÇME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1A22AB" w:rsidRPr="007B015E" w:rsidTr="00E92C7C">
        <w:trPr>
          <w:cantSplit/>
          <w:trHeight w:val="5012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L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I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K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02-06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3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B.3.1. Ba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 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 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mel ih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yaç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dan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 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 kav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rar ve bu ih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cın kar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 öne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B.3.2. Can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nıf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rak, evin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bit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 ye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ve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 hay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van bes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is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olur ve on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 ih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yaç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kar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mak için 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luk alır.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A.3.16, A.3.17, B.3.1, B.3.42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Gü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ve 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yı Sağ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(Sa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iştir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A.3.1, A.3.20, B.3.1, B.3.21, B.3.27, B.3.30,B.3.42, B.3.43, B.3.45, C.3.1, C.3.6, C.3.9, C.3.21, C.3.23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Eleştirel Dü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şün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B.3.2, C.3.20, C.3.22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min 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mel Kav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(Kar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Ba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A.3.17, B.3.2, B.3.44, B.3.45 numaralı kazanım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Öz yönetim (Sorum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luluk) becerisini gel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iştir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meye yönelik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jc w:val="both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.</w:t>
            </w: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Uya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rı: Can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 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mel ih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yaç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dan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 olan ba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ih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 üze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durulacak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tır.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Anlatım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 Soru-yanıt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3. Drama 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 Tartışma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 Araştırma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 Problem çözme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 Bireysel çalışma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 Grupla çalışma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9. Beyin fırtınası 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Ders kitabı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 Yardımcı kitaplar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 Çalışma kitabı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 Ansiklopediler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5. Aile albümleri 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Kı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 Göz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 for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nun dol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nen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rini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maların yapıl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ması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</w:tr>
    </w:tbl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</w:p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  <w:r w:rsidRPr="00574FFC">
        <w:rPr>
          <w:rStyle w:val="Normal1"/>
          <w:rFonts w:ascii="Arial Narrow" w:hAnsi="Arial Narrow"/>
          <w:b/>
          <w:sz w:val="18"/>
        </w:rPr>
        <w:br w:type="page"/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2198"/>
        <w:gridCol w:w="2497"/>
        <w:gridCol w:w="1816"/>
        <w:gridCol w:w="1865"/>
        <w:gridCol w:w="1994"/>
        <w:gridCol w:w="2043"/>
        <w:gridCol w:w="2351"/>
      </w:tblGrid>
      <w:tr w:rsidR="001A22AB" w:rsidRPr="007B015E" w:rsidTr="00E92C7C">
        <w:trPr>
          <w:cantSplit/>
          <w:trHeight w:val="284"/>
          <w:jc w:val="center"/>
        </w:trPr>
        <w:tc>
          <w:tcPr>
            <w:tcW w:w="15782" w:type="dxa"/>
            <w:gridSpan w:val="1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t>2. TEMA: BENİM EŞSİZ YUVAM</w:t>
            </w:r>
          </w:p>
        </w:tc>
      </w:tr>
      <w:tr w:rsidR="001A22AB" w:rsidRPr="007B015E" w:rsidTr="00E92C7C">
        <w:trPr>
          <w:cantSplit/>
          <w:trHeight w:val="827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1A22AB" w:rsidRPr="007B015E" w:rsidRDefault="001A22AB" w:rsidP="00013212">
            <w:pPr>
              <w:spacing w:line="240" w:lineRule="auto"/>
              <w:ind w:left="113"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BECERİLER (DERS İÇİ)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DİĞER DERSLERLE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KAZANIMLA İLGİLİ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KİŞİSEL NİTELİKLER</w:t>
            </w: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 DİSİPLİNLER VE ATATÜRKÇÜLÜK</w:t>
            </w: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 ÖĞRETME YÖNTEM VE TEKNİKLERİ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KULLANILAN EĞİTİM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ÖLÇME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1A22AB" w:rsidRPr="007B015E" w:rsidTr="00E92C7C">
        <w:trPr>
          <w:cantSplit/>
          <w:trHeight w:val="3448"/>
          <w:jc w:val="center"/>
        </w:trPr>
        <w:tc>
          <w:tcPr>
            <w:tcW w:w="31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L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I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K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09 - 13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3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B.3.3. 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 evi plan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ve sa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nat yo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luy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 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fa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eder.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B.3.4. Ad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res bil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 sa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hip 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 öne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A.3.26, A.3.33, B.3.3, B.3.11, B.3.13, B.3.20, C.3.5, C.3.10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 Dü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şün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B.3.3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mı için 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tik der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 Örün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tü ve süs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alt öğ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ala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(Ka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1)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A.3.18, B.3.4, B.3.39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nımlar, Gü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ve 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yı Sağ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(Sağ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 ve Gü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Ku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 / Prosedür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lerine Uy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ma) becerisini geliş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meye yönelik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before="56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Anlatım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 Soru-yanıt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3. Drama 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 Tartışma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 Araştırma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 Problem çözme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 Bireysel çalışma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 Grupla çalışma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9. Beyin fırtınası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Ders kitabı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 Yardımcı kitaplar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 Çalışma kitabı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 Ansiklopediler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 Adres defteri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 Yön şeması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 Pusula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kâ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 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lıp dol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 Söz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lü su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num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su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num yapıl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ması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nen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</w:tc>
      </w:tr>
      <w:tr w:rsidR="001A22AB" w:rsidRPr="007B015E" w:rsidTr="00E92C7C">
        <w:trPr>
          <w:cantSplit/>
          <w:trHeight w:val="3699"/>
          <w:jc w:val="center"/>
        </w:trPr>
        <w:tc>
          <w:tcPr>
            <w:tcW w:w="31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16 - 20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3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B.3.5. Evi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yön ile 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mel kav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rak bil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 ye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 gö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 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rif eder.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B.3.6. Yön bul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lan çe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yön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 ve araç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 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der ve 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B.3.7. Evin 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alan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 xml:space="preserve">rı ile 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 bir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çim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çöz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mek için al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tif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üre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t>Be</w:t>
            </w: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softHyphen/>
              <w:t>li Gün ve Haf</w:t>
            </w: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softHyphen/>
              <w:t>lar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Tu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tum,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rım ve Türk Mal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Haf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 (12-18 Aralık) İn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san Hak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ları Haf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 xml:space="preserve">tası </w:t>
            </w: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A.3.9, A.3.10, B.3.5, B.3.8, B.3.41, C.3.25, C.3.30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Öz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(Za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ve  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kâ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doğ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 Al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A.3.24, B.3.6, C.3.13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Bil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 Tek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ji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A.3.8, A.3.11, A.3.13, A.3.28, B.3.7, B.3.18, B.3.38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Prob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 çöz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jc w:val="both"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Uya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rı: Ana yönler (kuzey, güney, doğu, batı) üzerinde durulacaktır.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Anlatım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 Soru-yanıt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3. Drama 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 Tartışma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 Araştırma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 Problem çözme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 Bireysel çalışma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 Grupla çalışma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9. Beyin fırtınası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Ders kitabı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 Yardımcı kitaplar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 Çalışma kitabı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 Ansiklopediler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 Adres defteri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 Yön şeması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 Pusula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kâ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 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lıp dol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 Söz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lü su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num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su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num yapıl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nen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</w:tr>
    </w:tbl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</w:p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  <w:r w:rsidRPr="00574FFC">
        <w:rPr>
          <w:rStyle w:val="Normal1"/>
          <w:rFonts w:ascii="Arial Narrow" w:hAnsi="Arial Narrow"/>
          <w:b/>
          <w:sz w:val="18"/>
        </w:rPr>
        <w:br w:type="page"/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2198"/>
        <w:gridCol w:w="2497"/>
        <w:gridCol w:w="1816"/>
        <w:gridCol w:w="1865"/>
        <w:gridCol w:w="1994"/>
        <w:gridCol w:w="2043"/>
        <w:gridCol w:w="2351"/>
      </w:tblGrid>
      <w:tr w:rsidR="001A22AB" w:rsidRPr="007B015E" w:rsidTr="00E92C7C">
        <w:trPr>
          <w:cantSplit/>
          <w:trHeight w:val="284"/>
          <w:jc w:val="center"/>
        </w:trPr>
        <w:tc>
          <w:tcPr>
            <w:tcW w:w="15782" w:type="dxa"/>
            <w:gridSpan w:val="1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t>2. TEMA: BENİM EŞSİZ YUVAM</w:t>
            </w:r>
          </w:p>
        </w:tc>
      </w:tr>
      <w:tr w:rsidR="001A22AB" w:rsidRPr="007B015E" w:rsidTr="00E92C7C">
        <w:trPr>
          <w:cantSplit/>
          <w:trHeight w:val="827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1A22AB" w:rsidRPr="007B015E" w:rsidRDefault="001A22AB" w:rsidP="00013212">
            <w:pPr>
              <w:spacing w:line="240" w:lineRule="auto"/>
              <w:ind w:left="113"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BECERİLER (DERS İÇİ)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DİĞER DERSLERLE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KAZANIMLA İLGİLİ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KİŞİSEL NİTELİKLER</w:t>
            </w: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 DİSİPLİNLER VE ATATÜRKÇÜLÜK</w:t>
            </w: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 ÖĞRETME YÖNTEM VE TEKNİKLERİ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KULLANILAN EĞİTİM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ÖLÇME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1A22AB" w:rsidRPr="007B015E" w:rsidTr="00E92C7C">
        <w:trPr>
          <w:cantSplit/>
          <w:trHeight w:val="5008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L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I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K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686118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23 - 27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3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B.3.8. Ai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 ve 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ba bü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yük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den 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 olan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 ço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cuk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 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B.3.9. Fark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 do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ğal 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bul eder ve fark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özel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 sa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hip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 hoş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rüy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 xml:space="preserve">le 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şır.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B.3.10. Fi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özel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rak olum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lu bir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den im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BD7617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A.3.1, A.3.10, A.3.21, B.3.8, B.3.12, B.3.19, B.3.23, B.3.30, C.3.7, C.3.11, C.3.14, C.3.15, C.3.23, C.3.25, C.3.27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A.3.9, A.3.10, B.3.5, B.3.8, B.3.41, C.3.25, C.3.30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Öz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(Za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ve 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kâ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Doğ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 Al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A.3.2, B.3.9, B.3.16, B.3.17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Öz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(Fark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 say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gı Duy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B.3.10, B.3.32, C.3.1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Öz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(Ken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ve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İz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jc w:val="both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Hoş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rü üze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Öz say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gı ve öz gü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ven üze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tır.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Reh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ve Psi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jik Da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(5): Her 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san fark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nu, fark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ye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nek ve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 sa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hip 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 xml:space="preserve">lir. 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Özel Eği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(2): Fark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 kar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şı 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yış ve hoş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rü gös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Uya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rı: Ata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türk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lük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 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(B.3.9-7)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Reh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ve Psi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jik Da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(1): Fi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sel, zi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hin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ve duy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sal ola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rak ken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  bak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bilir.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before="56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Anlatım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 Soru-yanıt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 Drama tartışma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 Rol yapma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 Örnek olay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 Gösteri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 Araştırma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 Problem çözme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9. Bireysel çalışma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10. Grupla çalışma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11. Beyin fırtınası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Ders kitabı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 Yardımcı kitaplar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 Çalışma kitabı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 Ansiklopediler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 Resimler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 Aile albümleri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Göz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 for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munun doldurulması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 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kâ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 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lıp dol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3. Öz 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for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munun dol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ması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nen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ların yapıl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sı.</w:t>
            </w:r>
          </w:p>
        </w:tc>
      </w:tr>
    </w:tbl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</w:p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  <w:r w:rsidRPr="00574FFC">
        <w:rPr>
          <w:rStyle w:val="Normal1"/>
          <w:rFonts w:ascii="Arial Narrow" w:hAnsi="Arial Narrow"/>
          <w:b/>
          <w:sz w:val="18"/>
        </w:rPr>
        <w:br w:type="page"/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2198"/>
        <w:gridCol w:w="2497"/>
        <w:gridCol w:w="1816"/>
        <w:gridCol w:w="1865"/>
        <w:gridCol w:w="1994"/>
        <w:gridCol w:w="2043"/>
        <w:gridCol w:w="2351"/>
      </w:tblGrid>
      <w:tr w:rsidR="001A22AB" w:rsidRPr="007B015E" w:rsidTr="00E92C7C">
        <w:trPr>
          <w:cantSplit/>
          <w:trHeight w:val="284"/>
          <w:jc w:val="center"/>
        </w:trPr>
        <w:tc>
          <w:tcPr>
            <w:tcW w:w="15782" w:type="dxa"/>
            <w:gridSpan w:val="1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t>2. TEMA: BENİM EŞSİZ YUVAM</w:t>
            </w:r>
          </w:p>
        </w:tc>
      </w:tr>
      <w:tr w:rsidR="001A22AB" w:rsidRPr="007B015E" w:rsidTr="00E92C7C">
        <w:trPr>
          <w:cantSplit/>
          <w:trHeight w:val="827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1A22AB" w:rsidRPr="007B015E" w:rsidRDefault="001A22AB" w:rsidP="00013212">
            <w:pPr>
              <w:spacing w:line="240" w:lineRule="auto"/>
              <w:ind w:left="113"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BECERİLER (DERS İÇİ)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DİĞER DERSLERLE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KAZANIMLA İLGİLİ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KİŞİSEL NİTELİKLER</w:t>
            </w: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 DİSİPLİNLER VE ATATÜRKÇÜLÜK</w:t>
            </w: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 ÖĞRETME YÖNTEM VE TEKNİKLERİ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KULLANILAN EĞİTİM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ÖLÇME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1A22AB" w:rsidRPr="007B015E" w:rsidTr="00E92C7C">
        <w:trPr>
          <w:cantSplit/>
          <w:trHeight w:val="6851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R</w:t>
            </w: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L</w:t>
            </w: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I</w:t>
            </w: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K</w:t>
            </w:r>
          </w:p>
          <w:p w:rsidR="001A22AB" w:rsidRPr="007B015E" w:rsidRDefault="001A22AB" w:rsidP="00686118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 xml:space="preserve"> </w:t>
            </w:r>
          </w:p>
          <w:p w:rsidR="001A22AB" w:rsidRPr="007B015E" w:rsidRDefault="001A22AB" w:rsidP="00686118">
            <w:pPr>
              <w:spacing w:line="240" w:lineRule="auto"/>
              <w:contextualSpacing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O</w:t>
            </w:r>
          </w:p>
          <w:p w:rsidR="001A22AB" w:rsidRPr="007B015E" w:rsidRDefault="001A22AB" w:rsidP="00686118">
            <w:pPr>
              <w:spacing w:line="240" w:lineRule="auto"/>
              <w:contextualSpacing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686118">
            <w:pPr>
              <w:spacing w:line="240" w:lineRule="auto"/>
              <w:contextualSpacing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C</w:t>
            </w:r>
          </w:p>
          <w:p w:rsidR="001A22AB" w:rsidRPr="007B015E" w:rsidRDefault="001A22AB" w:rsidP="00686118">
            <w:pPr>
              <w:spacing w:line="240" w:lineRule="auto"/>
              <w:contextualSpacing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686118">
            <w:pPr>
              <w:spacing w:line="240" w:lineRule="auto"/>
              <w:contextualSpacing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1A22AB" w:rsidRPr="007B015E" w:rsidRDefault="001A22AB" w:rsidP="00686118">
            <w:pPr>
              <w:spacing w:line="240" w:lineRule="auto"/>
              <w:contextualSpacing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686118">
            <w:pPr>
              <w:spacing w:line="240" w:lineRule="auto"/>
              <w:contextualSpacing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K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30 - 03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3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B.3.11. İn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ğa hiz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met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miş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 yap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gün bir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çim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ifa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eder.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B.3.12. 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zı 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mak için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nır ve yap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 açık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B.3.13. 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 mes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 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duy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gu, dü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şün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 ve bek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sa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nat yo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luy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 ifa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eder.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BD7617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t>Be</w:t>
            </w: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softHyphen/>
              <w:t>li Gün ve Haf</w:t>
            </w: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softHyphen/>
              <w:t>lar</w:t>
            </w:r>
          </w:p>
          <w:p w:rsidR="001A22AB" w:rsidRPr="007B015E" w:rsidRDefault="001A22AB" w:rsidP="00BD7617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Yeni Yıl (1 Ocak)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97469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A.3.26, A.3.33, B.3.3, B.3.11, B.3.13, B.3.20, C.3.5, C.3.10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 Dü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şün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B.3.12, B.3.13, C.3.4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Öz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(Ka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yer Plan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A.3.1, A.3.10, A.3.21, B.3.8, B.3.12, B.3.19, B.3.23, B.3.30, C.3.7, C.3.11, C.3.14, C.3.15, C.3.23, C.3.25, C.3.27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B.3.12, B.3.13, C.3.4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Öz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(Ka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yer Plan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A.3.26, A.3.33, B.3.3, b.3.11, B.3.13, B.3.20,  C.3.5, C.3.10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 Dü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şün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jc w:val="both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B.3.13 kazanımı için Türk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çe der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 Gör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Okuma ve Gör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Sunu öğ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alanı: Gör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Sunu (Kazanım 6)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Kari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yer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(15): 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zı 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mak için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nır ve yap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 açık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before="56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Reh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ve Psi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jik Da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(10): Çe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mes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 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gili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leri tanır.</w:t>
            </w: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Anlatım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 Soru-yanıt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 Drama tartışma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 Rol yapma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 Araştırma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 Problem çözme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 Bireysel çalışma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 Grupla çalışma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9. Beyin fırtınası 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10. Benzetim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Ders kitabı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 Yardımcı kitaplar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 Çalışma kitabı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 Haftalık ders programı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 Takvim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 Saat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 Resimler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 Afişler</w:t>
            </w:r>
          </w:p>
          <w:p w:rsidR="001A22AB" w:rsidRPr="007B015E" w:rsidRDefault="001A22AB" w:rsidP="00013212">
            <w:pPr>
              <w:spacing w:before="56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Ser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 Gös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 Söz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lü su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num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nen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yapıl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sı.</w:t>
            </w:r>
          </w:p>
        </w:tc>
      </w:tr>
    </w:tbl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</w:p>
    <w:p w:rsidR="001A22AB" w:rsidRPr="00574FFC" w:rsidRDefault="001A22AB" w:rsidP="00013212">
      <w:pPr>
        <w:spacing w:line="240" w:lineRule="auto"/>
        <w:ind w:firstLine="113"/>
        <w:contextualSpacing/>
        <w:jc w:val="center"/>
        <w:rPr>
          <w:rStyle w:val="Normal1"/>
          <w:rFonts w:ascii="Arial Narrow" w:hAnsi="Arial Narrow"/>
          <w:sz w:val="20"/>
        </w:rPr>
      </w:pPr>
      <w:r w:rsidRPr="00574FFC">
        <w:rPr>
          <w:rStyle w:val="Normal1"/>
          <w:rFonts w:ascii="Arial Narrow" w:hAnsi="Arial Narrow"/>
          <w:b/>
          <w:sz w:val="18"/>
        </w:rPr>
        <w:br w:type="page"/>
      </w:r>
    </w:p>
    <w:p w:rsidR="001A22AB" w:rsidRPr="00574FFC" w:rsidRDefault="001A22AB" w:rsidP="00E92C7C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>
        <w:rPr>
          <w:rStyle w:val="Normal1"/>
          <w:rFonts w:ascii="Arial Narrow" w:hAnsi="Arial Narrow"/>
          <w:b/>
          <w:sz w:val="20"/>
        </w:rPr>
        <w:t>ÖZEL İKEM</w:t>
      </w:r>
      <w:r w:rsidRPr="00574FFC">
        <w:rPr>
          <w:rStyle w:val="Normal1"/>
          <w:rFonts w:ascii="Arial Narrow" w:hAnsi="Arial Narrow"/>
          <w:b/>
          <w:sz w:val="20"/>
        </w:rPr>
        <w:t xml:space="preserve"> İLKOKULU HAYAT BİLGİSİ DERSİ</w:t>
      </w:r>
    </w:p>
    <w:p w:rsidR="001A22AB" w:rsidRPr="00574FFC" w:rsidRDefault="001A22AB" w:rsidP="005750F2">
      <w:pPr>
        <w:spacing w:before="20" w:after="20" w:line="240" w:lineRule="auto"/>
        <w:ind w:firstLine="113"/>
        <w:contextualSpacing/>
        <w:jc w:val="center"/>
      </w:pPr>
      <w:r w:rsidRPr="00574FFC">
        <w:rPr>
          <w:rStyle w:val="Normal1"/>
          <w:rFonts w:ascii="Arial Narrow" w:hAnsi="Arial Narrow"/>
          <w:b/>
          <w:sz w:val="20"/>
        </w:rPr>
        <w:t>3. SINIFLAR</w:t>
      </w:r>
      <w:r w:rsidRPr="00574FFC">
        <w:rPr>
          <w:rStyle w:val="Normal1"/>
          <w:rFonts w:ascii="Arial Narrow" w:hAnsi="Arial Narrow"/>
          <w:sz w:val="20"/>
        </w:rPr>
        <w:t xml:space="preserve">  </w:t>
      </w:r>
      <w:r w:rsidRPr="00574FFC">
        <w:rPr>
          <w:rStyle w:val="Normal1"/>
          <w:rFonts w:ascii="Arial Narrow" w:hAnsi="Arial Narrow"/>
          <w:b/>
          <w:sz w:val="20"/>
        </w:rPr>
        <w:t>ÜNİTELENDİRİLMİŞ YILLIK DERS PLANI</w:t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2198"/>
        <w:gridCol w:w="2497"/>
        <w:gridCol w:w="1816"/>
        <w:gridCol w:w="1865"/>
        <w:gridCol w:w="1994"/>
        <w:gridCol w:w="2043"/>
        <w:gridCol w:w="2351"/>
      </w:tblGrid>
      <w:tr w:rsidR="001A22AB" w:rsidRPr="007B015E" w:rsidTr="00E92C7C">
        <w:trPr>
          <w:cantSplit/>
          <w:trHeight w:val="284"/>
          <w:jc w:val="center"/>
        </w:trPr>
        <w:tc>
          <w:tcPr>
            <w:tcW w:w="15782" w:type="dxa"/>
            <w:gridSpan w:val="1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t xml:space="preserve">2. T E M A : BENİM EŞSİZ YUVAM </w:t>
            </w:r>
          </w:p>
        </w:tc>
      </w:tr>
      <w:tr w:rsidR="001A22AB" w:rsidRPr="007B015E" w:rsidTr="00E92C7C">
        <w:trPr>
          <w:cantSplit/>
          <w:trHeight w:val="827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1A22AB" w:rsidRPr="007B015E" w:rsidRDefault="001A22AB" w:rsidP="00013212">
            <w:pPr>
              <w:spacing w:line="240" w:lineRule="auto"/>
              <w:ind w:left="113"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BECERİLER (DERS İÇİ)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DİĞER DERSLERLE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KAZANIMLA İLGİLİ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KİŞİSEL NİTELİKLER</w:t>
            </w: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 DİSİPLİNLER VE ATATÜRKÇÜLÜK</w:t>
            </w: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 ÖĞRETME YÖNTEM VE TEKNİKLERİ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KULLANILAN EĞİTİM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ÖLÇME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1A22AB" w:rsidRPr="007B015E" w:rsidTr="00E92C7C">
        <w:trPr>
          <w:cantSplit/>
          <w:trHeight w:val="3765"/>
          <w:jc w:val="center"/>
        </w:trPr>
        <w:tc>
          <w:tcPr>
            <w:tcW w:w="31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O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C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K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06 - 10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3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B.3.14. Ai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 ve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kın çev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 ile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şim ku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ken, sö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zel 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yan ile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şim öge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nin de 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fark eder.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B.3.15. Ai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 üye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 ara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 iliş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 ve ile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şim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 ile 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ğer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 olan iliş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 ve ile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şim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 ara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 far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kı ayırt ederek ailenin özel bir çev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 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duğunu kav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A.3.4, A.3.5, A.3.6, B.3.14, B.3.15, B.3.19, C.3.2 numaralı kazanımlar, İletişim becerisini geliştirmeye yöneliktir.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jc w:val="both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A.3.4, A.3.5, A.3.6, B.3.14, B.3.15, B.3.19, C.3.2 numaralı kazanımlar, İletişim becerisini geliştirmeye yöneliktir.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Sev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 ve say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gı üze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lacak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tır.</w:t>
            </w: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Reh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ve Psi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jik Da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(7): Ken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nin ve baş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 özel, önem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 xml:space="preserve">li ve 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fark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yön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nin far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 va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rır. (12): Çev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 iliş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yi sür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dür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uy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gun ile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şim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 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nır (te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kür ede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rim, iyi gün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ler, iyi 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şam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özür 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lerim, rica ederim, geç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miş 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sun, teb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rik ederim vb.)</w:t>
            </w: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tım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ru-ya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nıt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 xml:space="preserve">ma 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Tar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6.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Prob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 çöz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7.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rak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yarak öğrenme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8.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9.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Grup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10.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yin fır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 xml:space="preserve">tınası 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Ör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nek olay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  <w:lang w:val="en-US"/>
              </w:rPr>
            </w:pP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Ders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Yar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1A22AB" w:rsidRPr="007B015E" w:rsidRDefault="001A22AB" w:rsidP="00013212">
            <w:pPr>
              <w:tabs>
                <w:tab w:val="left" w:pos="340"/>
              </w:tabs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Göz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 for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nun dol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nen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</w:tc>
      </w:tr>
      <w:tr w:rsidR="001A22AB" w:rsidRPr="007B015E" w:rsidTr="00E92C7C">
        <w:trPr>
          <w:cantSplit/>
          <w:trHeight w:val="3751"/>
          <w:jc w:val="center"/>
        </w:trPr>
        <w:tc>
          <w:tcPr>
            <w:tcW w:w="31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13 - 17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3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B.3.16. Ken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 ai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 ile baş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ka ai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 kar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rak, ai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 fark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ola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keş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fe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B.3.17. Fark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sos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yal ve eko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mik grup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 men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sup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 ba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kış açı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 fark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ola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bul ede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rek bu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 ön yar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sız dav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nır.</w:t>
            </w:r>
          </w:p>
          <w:p w:rsidR="001A22AB" w:rsidRPr="007B015E" w:rsidRDefault="001A22AB" w:rsidP="00BD7617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t>Belirli Gün ve Haftalar</w:t>
            </w:r>
          </w:p>
          <w:p w:rsidR="001A22AB" w:rsidRPr="007B015E" w:rsidRDefault="001A22AB" w:rsidP="00BD7617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Enerji Tasarrufu Haftası</w:t>
            </w:r>
          </w:p>
          <w:p w:rsidR="001A22AB" w:rsidRPr="007B015E" w:rsidRDefault="001A22AB" w:rsidP="00BD7617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(Ocak ayının 2. Haftası)</w:t>
            </w: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A.3.2, B.3.9, B.3.16, B.3.17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nımlar, Öz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(Fark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 Say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gı Duy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jc w:val="both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A.3.2, B.3.9, B.3.16, B.3.17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nımlar, Öz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(Fark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 Say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gı Duy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Hoşgörü, doğruluk ve dürüstlük üzerinde durulacaktır.</w:t>
            </w: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İn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san Hak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ve Va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 (22): Her 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 say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yı hak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şır. (23): Ön yar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gı, 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 ve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 olum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suz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luk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lir. (29): İn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 inanç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 saygı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yer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(13): İn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ara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şik kül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tür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rin,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şam tarz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nın, eği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 ve alış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 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duğunu fark eder.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Atatürk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çülük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 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gili konular (B. 3.17-16)</w:t>
            </w: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tım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ru-ya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nıt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 xml:space="preserve">ma 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Tar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6.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Prob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 çöz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7.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rak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yarak öğrenme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8.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9.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Grup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10.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yin fır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 xml:space="preserve">tınası 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Ör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nek olay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  <w:lang w:val="en-US"/>
              </w:rPr>
            </w:pP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Ders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Yar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Gazete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Atatürk ile ilgili kitaplar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İnsan Hakları Evrensel Bildirgesi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Resimler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Levha ve afişler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0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Söz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lü su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num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30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Tar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0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nen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</w:tc>
      </w:tr>
    </w:tbl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</w:p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  <w:r w:rsidRPr="00574FFC">
        <w:rPr>
          <w:rStyle w:val="Normal1"/>
          <w:rFonts w:ascii="Arial Narrow" w:hAnsi="Arial Narrow"/>
          <w:b/>
          <w:sz w:val="18"/>
        </w:rPr>
        <w:br w:type="page"/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2198"/>
        <w:gridCol w:w="2497"/>
        <w:gridCol w:w="1816"/>
        <w:gridCol w:w="1865"/>
        <w:gridCol w:w="1994"/>
        <w:gridCol w:w="2043"/>
        <w:gridCol w:w="2351"/>
      </w:tblGrid>
      <w:tr w:rsidR="001A22AB" w:rsidRPr="007B015E" w:rsidTr="00E92C7C">
        <w:trPr>
          <w:cantSplit/>
          <w:trHeight w:val="284"/>
          <w:jc w:val="center"/>
        </w:trPr>
        <w:tc>
          <w:tcPr>
            <w:tcW w:w="15782" w:type="dxa"/>
            <w:gridSpan w:val="1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t>2. T E M A : BENİM EŞSİZ YUVAM</w:t>
            </w:r>
          </w:p>
        </w:tc>
      </w:tr>
      <w:tr w:rsidR="001A22AB" w:rsidRPr="007B015E" w:rsidTr="00E92C7C">
        <w:trPr>
          <w:cantSplit/>
          <w:trHeight w:val="827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3E5FCD">
            <w:pPr>
              <w:spacing w:line="240" w:lineRule="auto"/>
              <w:ind w:left="113" w:right="113"/>
              <w:contextualSpacing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1A22AB" w:rsidRPr="007B015E" w:rsidRDefault="001A22AB" w:rsidP="00013212">
            <w:pPr>
              <w:spacing w:line="240" w:lineRule="auto"/>
              <w:ind w:left="113"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BECERİLER (DERS İÇİ)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DİĞER DERSLERLE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KAZANIMLA İLGİLİ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KİŞİSEL NİTELİKLER</w:t>
            </w: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 DİSİPLİNLER VE ATATÜRKÇÜLÜK</w:t>
            </w: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 ÖĞRETME YÖNTEM VE TEKNİKLERİ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KULLANILAN EĞİTİM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ÖLÇME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1A22AB" w:rsidRPr="007B015E" w:rsidTr="00E92C7C">
        <w:trPr>
          <w:cantSplit/>
          <w:trHeight w:val="3448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3E5FCD">
            <w:pPr>
              <w:spacing w:line="240" w:lineRule="auto"/>
              <w:contextualSpacing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3E5FCD">
            <w:pPr>
              <w:spacing w:line="240" w:lineRule="auto"/>
              <w:contextualSpacing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3E5FCD">
            <w:pPr>
              <w:spacing w:line="240" w:lineRule="auto"/>
              <w:contextualSpacing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O</w:t>
            </w:r>
          </w:p>
          <w:p w:rsidR="001A22AB" w:rsidRPr="007B015E" w:rsidRDefault="001A22AB" w:rsidP="003E5FCD">
            <w:pPr>
              <w:spacing w:line="240" w:lineRule="auto"/>
              <w:contextualSpacing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3E5FCD">
            <w:pPr>
              <w:spacing w:line="240" w:lineRule="auto"/>
              <w:contextualSpacing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C</w:t>
            </w:r>
          </w:p>
          <w:p w:rsidR="001A22AB" w:rsidRPr="007B015E" w:rsidRDefault="001A22AB" w:rsidP="003E5FCD">
            <w:pPr>
              <w:spacing w:line="240" w:lineRule="auto"/>
              <w:contextualSpacing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3E5FCD">
            <w:pPr>
              <w:spacing w:line="240" w:lineRule="auto"/>
              <w:contextualSpacing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1A22AB" w:rsidRPr="007B015E" w:rsidRDefault="001A22AB" w:rsidP="003E5FCD">
            <w:pPr>
              <w:spacing w:line="240" w:lineRule="auto"/>
              <w:contextualSpacing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3E5FCD">
            <w:pPr>
              <w:spacing w:line="240" w:lineRule="auto"/>
              <w:contextualSpacing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K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bCs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bCs/>
                <w:sz w:val="20"/>
              </w:rPr>
              <w:t>20 - 24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bCs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bCs/>
                <w:sz w:val="20"/>
              </w:rPr>
              <w:t>3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B.3.18. Ai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 için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or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 çı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cek 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çöz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mek için 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run çöz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B.3.19. Çev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rek han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 ile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şim tür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lerinin 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lanıl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dığını 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tırır.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bCs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A.3.8, A.3.11, A.3.13, A.3.28, B.3.7, B.3.18, B.3.38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Prob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 Çöz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A.3.1, A.3.10, A.3.21, B.3.8, B.3.12, B.3.19, B.3.23, B.3.30, C.3.7, C.3.11, C..14, C.3.15, C.3.23, C.3.25, C.3.27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A.3.4, A.3.5, A.3.6, B.3.14, B.3.15, B.3.19, C.3.2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İletişim becerisini geliş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meye yönelik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tım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ru-ya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nıt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 xml:space="preserve">ma 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Tar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6.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Prob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 çöz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7.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Gösteri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8.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9.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Grup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10.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yin fır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 xml:space="preserve">tınası 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Ör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nek olay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  <w:lang w:val="en-US"/>
              </w:rPr>
            </w:pP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Ders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Yar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Gazete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Atatürk ile ilgili kitaplar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İnsan Hakları Evrensel Bildirgesi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Resimler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Levhalar ve afişler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Uzun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kâ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 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lıp dol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  <w:lang w:val="fr-FR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nen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ların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sı.</w:t>
            </w:r>
          </w:p>
        </w:tc>
      </w:tr>
      <w:tr w:rsidR="001A22AB" w:rsidRPr="007B015E" w:rsidTr="00E92C7C">
        <w:trPr>
          <w:cantSplit/>
          <w:trHeight w:val="3751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Ş</w:t>
            </w: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U</w:t>
            </w: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B</w:t>
            </w: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T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10 -14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3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B.3.20. Ai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alı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ken gö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rüş bil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rir ve ken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nin üst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 gö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 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ye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fi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üre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rek bun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uy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B.3.21. Ai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 için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gö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rev da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lımının adil olup 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madığını sor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gular.</w:t>
            </w: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pacing w:val="-8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t>B.3.19, A.3.20, A.3.32, B.3.20, C.3.9 nu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lar, Öz Yö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tim (Ka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lım, Pay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şım, İş Bir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ği ve Ta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kım Ça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sı Yap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ma) be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pacing w:val="-8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t>A.3.3, A.3.19,B.3.20, C.3.10 nu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mlar, Ka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rar Ver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me be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ni geliş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pacing w:val="-8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t>A.3.26, A.3.33, B.3.3, B.3.11, B.3.13, B.3.20, C.3.5, C.3.10 nu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lar, Ya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cı Dü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şün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me be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pacing w:val="-8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t>B.3.20 ka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mı için Türk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çe de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rsi Ko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nuş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ma öğ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ren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me ala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nı:Ken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ni Söz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lü Ola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k İ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fa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 xml:space="preserve"> et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me (Ka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nım 14)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  <w:lang w:val="fr-FR"/>
              </w:rPr>
            </w:pP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t>A.3.1, A.3.20, B.3.1, B.3.21, B.3.27, B.3.20, B.3.42, B.3.43, B.3.45, C.3.1, C.3.6, C.3.9, C.3.21, C.3.23 nu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mlar, Eleş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rel Dü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şün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me be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pacing w:val="-8"/>
                <w:sz w:val="20"/>
              </w:rPr>
              <w:softHyphen/>
              <w:t>tir.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Öz saygı, öz güven ve yeniliğe açıklık üzerinde durulacaktır.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Kari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yer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(22)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tım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ru-ya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nıt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 xml:space="preserve">ma 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Tar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6.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Prob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 çöz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7.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Gösteri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8.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 9.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Grup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10.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yin fır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 xml:space="preserve">tınası 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Ör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nek olay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  <w:lang w:val="en-US"/>
              </w:rPr>
            </w:pP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Ders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Yar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Gazete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Atatürk ile ilgili kitaplar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İnsan Hakları Evrensel Bildirgesi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Resimler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Levhalar ve afişler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Uzun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kâ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 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lıp dol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nen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ların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  <w:lang w:val="fr-FR"/>
              </w:rPr>
            </w:pPr>
          </w:p>
        </w:tc>
      </w:tr>
    </w:tbl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</w:p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2198"/>
        <w:gridCol w:w="2776"/>
        <w:gridCol w:w="1537"/>
        <w:gridCol w:w="2148"/>
        <w:gridCol w:w="1711"/>
        <w:gridCol w:w="2043"/>
        <w:gridCol w:w="2351"/>
      </w:tblGrid>
      <w:tr w:rsidR="001A22AB" w:rsidRPr="007B015E" w:rsidTr="00E92C7C">
        <w:trPr>
          <w:cantSplit/>
          <w:trHeight w:val="284"/>
          <w:jc w:val="center"/>
        </w:trPr>
        <w:tc>
          <w:tcPr>
            <w:tcW w:w="15782" w:type="dxa"/>
            <w:gridSpan w:val="1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t>2. T E M A : BENİM EŞSİZ YUVAM</w:t>
            </w:r>
          </w:p>
        </w:tc>
      </w:tr>
      <w:tr w:rsidR="001A22AB" w:rsidRPr="007B015E" w:rsidTr="00E92C7C">
        <w:trPr>
          <w:cantSplit/>
          <w:trHeight w:val="827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1A22AB" w:rsidRPr="007B015E" w:rsidRDefault="001A22AB" w:rsidP="00013212">
            <w:pPr>
              <w:spacing w:line="240" w:lineRule="auto"/>
              <w:ind w:left="113"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77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BECERİLER (DERS İÇİ)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DİĞER DERSLERLE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53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KAZANIMLA İLGİLİ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KİŞİSEL NİTELİKLER</w:t>
            </w:r>
          </w:p>
        </w:tc>
        <w:tc>
          <w:tcPr>
            <w:tcW w:w="214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 DİSİPLİNLER VE ATATÜRKÇÜLÜK</w:t>
            </w:r>
          </w:p>
        </w:tc>
        <w:tc>
          <w:tcPr>
            <w:tcW w:w="17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 ÖĞRETME YÖNTEM VE TEKNİKLERİ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KULLANILAN EĞİTİM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ÖLÇME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1A22AB" w:rsidRPr="007B015E" w:rsidTr="00E92C7C">
        <w:trPr>
          <w:cantSplit/>
          <w:trHeight w:val="3732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Ş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U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B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T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17 - 21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3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B.3.22.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 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 ön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ve önem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 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rak gün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lük ve haf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plan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par, yap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 plan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 uyar.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B.3.23. Ye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mek, uy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ku, ders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ve oyun sa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at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 uy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ba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ve ba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 iliş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kisini 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tırır.</w:t>
            </w:r>
          </w:p>
        </w:tc>
        <w:tc>
          <w:tcPr>
            <w:tcW w:w="27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A.3.26, A.3.33, B.3.22, B.3.35, C.3.12, C.3.30, C.3.32 numaralı kazanımlar, Kaynakları Etkili Kullanma (Planlama ve Üretim) becerisini geliştirmeye yöneliktir.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B..22 kazanımı için Matematik dersi Zamanı ölçme alt öğrenme alanı (Kazanım 2)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A.3.1, A.3.10, A.3.21, B.3.8, B.3.12, B.3.19, B.3.23, B.3.30, C.3.7, C.3.11, C.3.14, C.3.15, C.3.23, C.25, C.3.27 numaralı kazanımlar, Araştırma becerisini geliştirmeye yöneliktir.</w:t>
            </w:r>
          </w:p>
        </w:tc>
        <w:tc>
          <w:tcPr>
            <w:tcW w:w="153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14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Kari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yer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(20): Gün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lük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mı ile 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plan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par.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Reh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ve Psi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jik da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(9): Gün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lük yap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ken 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 dı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daki boş 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lir. (14): 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dü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lanır, plan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çalış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becerisi geliş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tirir.</w:t>
            </w:r>
          </w:p>
        </w:tc>
        <w:tc>
          <w:tcPr>
            <w:tcW w:w="171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6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Anlatım</w:t>
            </w:r>
          </w:p>
          <w:p w:rsidR="001A22AB" w:rsidRPr="007B015E" w:rsidRDefault="001A22AB" w:rsidP="00013212">
            <w:pPr>
              <w:tabs>
                <w:tab w:val="left" w:pos="36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Soru-yanıt</w:t>
            </w:r>
          </w:p>
          <w:p w:rsidR="001A22AB" w:rsidRPr="007B015E" w:rsidRDefault="001A22AB" w:rsidP="00013212">
            <w:pPr>
              <w:tabs>
                <w:tab w:val="left" w:pos="36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 xml:space="preserve">Drama </w:t>
            </w:r>
          </w:p>
          <w:p w:rsidR="001A22AB" w:rsidRPr="007B015E" w:rsidRDefault="001A22AB" w:rsidP="00013212">
            <w:pPr>
              <w:tabs>
                <w:tab w:val="left" w:pos="36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Tartışma</w:t>
            </w:r>
          </w:p>
          <w:p w:rsidR="001A22AB" w:rsidRPr="007B015E" w:rsidRDefault="001A22AB" w:rsidP="00013212">
            <w:pPr>
              <w:tabs>
                <w:tab w:val="left" w:pos="36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Araştırma</w:t>
            </w:r>
          </w:p>
          <w:p w:rsidR="001A22AB" w:rsidRPr="007B015E" w:rsidRDefault="001A22AB" w:rsidP="00013212">
            <w:pPr>
              <w:tabs>
                <w:tab w:val="left" w:pos="36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Örnek olay</w:t>
            </w:r>
          </w:p>
          <w:p w:rsidR="001A22AB" w:rsidRPr="007B015E" w:rsidRDefault="001A22AB" w:rsidP="00013212">
            <w:pPr>
              <w:tabs>
                <w:tab w:val="left" w:pos="36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Problem çözme</w:t>
            </w:r>
          </w:p>
          <w:p w:rsidR="001A22AB" w:rsidRPr="007B015E" w:rsidRDefault="001A22AB" w:rsidP="00013212">
            <w:pPr>
              <w:tabs>
                <w:tab w:val="left" w:pos="36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Gösteri</w:t>
            </w:r>
          </w:p>
          <w:p w:rsidR="001A22AB" w:rsidRPr="007B015E" w:rsidRDefault="001A22AB" w:rsidP="00013212">
            <w:pPr>
              <w:tabs>
                <w:tab w:val="left" w:pos="36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9.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 xml:space="preserve">Beyin fırtınası 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36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10.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Bireysel çalışma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36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Grupla çalışma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jc w:val="both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Ders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Yar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Haftalık ders planları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Saat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before="20" w:after="20" w:line="240" w:lineRule="auto"/>
              <w:ind w:firstLine="113"/>
              <w:contextualSpacing/>
              <w:jc w:val="both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Takvim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kâ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 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Öz 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for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mu ve kont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rol lis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 dol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Kont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rol lis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nen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ması</w:t>
            </w: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 xml:space="preserve"> </w:t>
            </w:r>
          </w:p>
        </w:tc>
      </w:tr>
    </w:tbl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</w:p>
    <w:p w:rsidR="001A22AB" w:rsidRPr="00574FFC" w:rsidRDefault="001A22AB" w:rsidP="00E92C7C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574FFC">
        <w:rPr>
          <w:rStyle w:val="Normal1"/>
          <w:rFonts w:ascii="Arial Narrow" w:hAnsi="Arial Narrow"/>
          <w:b/>
          <w:sz w:val="18"/>
        </w:rPr>
        <w:br w:type="page"/>
      </w:r>
      <w:r>
        <w:rPr>
          <w:rStyle w:val="Normal1"/>
          <w:rFonts w:ascii="Arial Narrow" w:hAnsi="Arial Narrow"/>
          <w:b/>
          <w:sz w:val="20"/>
        </w:rPr>
        <w:t>ÖZEL İKEM</w:t>
      </w:r>
      <w:r w:rsidRPr="00574FFC">
        <w:rPr>
          <w:rStyle w:val="Normal1"/>
          <w:rFonts w:ascii="Arial Narrow" w:hAnsi="Arial Narrow"/>
          <w:b/>
          <w:sz w:val="20"/>
        </w:rPr>
        <w:t xml:space="preserve"> İLKOKULU HAYAT BİLGİSİ DERSİ</w:t>
      </w:r>
    </w:p>
    <w:p w:rsidR="001A22AB" w:rsidRPr="00574FFC" w:rsidRDefault="001A22AB" w:rsidP="005750F2">
      <w:pPr>
        <w:spacing w:before="20" w:after="20" w:line="240" w:lineRule="auto"/>
        <w:ind w:firstLine="113"/>
        <w:contextualSpacing/>
        <w:jc w:val="center"/>
      </w:pPr>
      <w:r w:rsidRPr="00574FFC">
        <w:rPr>
          <w:rStyle w:val="Normal1"/>
          <w:rFonts w:ascii="Arial Narrow" w:hAnsi="Arial Narrow"/>
          <w:b/>
          <w:sz w:val="20"/>
        </w:rPr>
        <w:t>3. SINIFLAR</w:t>
      </w:r>
      <w:r w:rsidRPr="00574FFC">
        <w:rPr>
          <w:rStyle w:val="Normal1"/>
          <w:rFonts w:ascii="Arial Narrow" w:hAnsi="Arial Narrow"/>
          <w:sz w:val="20"/>
        </w:rPr>
        <w:t xml:space="preserve">  </w:t>
      </w:r>
      <w:r w:rsidRPr="00574FFC">
        <w:rPr>
          <w:rStyle w:val="Normal1"/>
          <w:rFonts w:ascii="Arial Narrow" w:hAnsi="Arial Narrow"/>
          <w:b/>
          <w:sz w:val="20"/>
        </w:rPr>
        <w:t>ÜNİTELENDİRİLMİŞ YILLIK DERS PLANI</w:t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2198"/>
        <w:gridCol w:w="2497"/>
        <w:gridCol w:w="1816"/>
        <w:gridCol w:w="1865"/>
        <w:gridCol w:w="1994"/>
        <w:gridCol w:w="2043"/>
        <w:gridCol w:w="2351"/>
      </w:tblGrid>
      <w:tr w:rsidR="001A22AB" w:rsidRPr="007B015E" w:rsidTr="00E92C7C">
        <w:trPr>
          <w:cantSplit/>
          <w:trHeight w:val="284"/>
          <w:jc w:val="center"/>
        </w:trPr>
        <w:tc>
          <w:tcPr>
            <w:tcW w:w="15782" w:type="dxa"/>
            <w:gridSpan w:val="1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t xml:space="preserve">2. TEMA : BENİM EŞSİZ YUVAM </w:t>
            </w:r>
          </w:p>
        </w:tc>
      </w:tr>
      <w:tr w:rsidR="001A22AB" w:rsidRPr="007B015E" w:rsidTr="00E92C7C">
        <w:trPr>
          <w:cantSplit/>
          <w:trHeight w:val="827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1A22AB" w:rsidRPr="007B015E" w:rsidRDefault="001A22AB" w:rsidP="00013212">
            <w:pPr>
              <w:spacing w:line="240" w:lineRule="auto"/>
              <w:ind w:left="113"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BECERİLER (DERS İÇİ)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DİĞER DERSLERLE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KAZANIMLA İLGİLİ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KİŞİSEL NİTELİKLER</w:t>
            </w: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 DİSİPLİNLER VE ATATÜRKÇÜLÜK</w:t>
            </w: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 ÖĞRETME YÖNTEM VE TEKNİKLERİ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KULLANILAN EĞİTİM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ÖLÇME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1A22AB" w:rsidRPr="007B015E" w:rsidTr="00E92C7C">
        <w:trPr>
          <w:cantSplit/>
          <w:trHeight w:val="4010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Ş</w:t>
            </w: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U</w:t>
            </w: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B</w:t>
            </w: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 xml:space="preserve">T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24 - 28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3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B.2.22 Çeşitli ortamlarda başkalarıyla iletişim kurarken hangi duyu organlarından yararlandığını açıklar.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B.2.23. Farklı duygularını kontrol ederek uygun biçimde ifade eder.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B.2.24. Evde uygun bir öğrenme ortamı yaratmak için büyüklerinden yardım alır.</w:t>
            </w:r>
          </w:p>
          <w:p w:rsidR="001A22AB" w:rsidRPr="007B015E" w:rsidRDefault="001A22AB" w:rsidP="00BD7617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</w:t>
            </w: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A.2.3, A.2.11, A.2.12, A.2.13, A.2.14, A.2.16, A.2.24, B.2.9, B.2.12, B.2.13, B.2.14, B.2.15, B.2.16, B.2.18, B.2.21, B.2.22, B.2.25, B.2.28, B.2.30, B.2.31, C.2.4, C.2.8, C.2.9, C.2.10, C.2.11, C.2.13, C.2.14, C.2.16, C.2.17, C.2.18, C.2.19, C.2.20, C.2.21 numaralı kazanımlar, Araştırma becerisini geliştirmeye yöneliktir.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A.2.19, B.2.6, B.2.22, B.2.23 numaralı kazanımlar, İletişim becerisini geliştirmeye yöneliktir.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A.2.19, B.2.6, B.2.22, B.2.23 numarlaı kazanımlra, İletişim becerisini geliştirmeye yöneliktir.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w w:val="90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w w:val="90"/>
                <w:sz w:val="19"/>
                <w:szCs w:val="19"/>
              </w:rPr>
              <w:t>Rehberlik ve Psikolojik Danışma (8): İletişimin sadece özel olmadığını, sözsüz unsurlar da içerdiğini bilir.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w w:val="90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w w:val="90"/>
                <w:sz w:val="19"/>
                <w:szCs w:val="19"/>
              </w:rPr>
              <w:t>Özel Eğitim (9): Kızgınlık, öfke vb. davranışları kontrol edebilme becerisini geliştirir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w w:val="90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w w:val="90"/>
                <w:sz w:val="19"/>
                <w:szCs w:val="19"/>
              </w:rPr>
              <w:t>Rehberlik ve Psikolojik Danışma (9, 19): Olaylar karşısında yaşadığı duygu ve düşünceleri belirtir.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w w:val="90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w w:val="90"/>
                <w:sz w:val="19"/>
                <w:szCs w:val="19"/>
              </w:rPr>
              <w:t>Kızgınlık ve öfke gibi duygularını, uygun şekilde ifade eder.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w w:val="90"/>
                <w:sz w:val="19"/>
                <w:szCs w:val="19"/>
              </w:rPr>
              <w:t>Sağlık Kültürü (9): Olumsuz duygulayırla baş etme becerisini geliştirir.</w:t>
            </w: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1. Anlatım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2. Soru-Yanıt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3. Tartışma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4. Beyin fırtınası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5. Uygulama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6. Drama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7. Araştırma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8. Bireysel çalışma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9. Problem çözme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10. Gözlem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1. Ders kitabı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2. Çalışma kitabı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3. Yaırdımcı kitaplar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4. Duyu organlarıyla ilgili resim, broşür ve CD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5. Çeşitli iletişim araçları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1. B.2.22 numaralı kazanımın kısa yanıtlı sorularla değerlendirilmesi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2. B.2.23 numaralı kazanımın akran değerlendirme formu ile değerlendirilmesi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3. B.2.24 numaralı kazanımın öz değerlendirme formu ile değerlendirilmesi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  <w:lang w:val="de-DE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  <w:lang w:val="de-DE"/>
              </w:rPr>
              <w:t>4. Etkinlik sürecinde belirlenen eksikliklerin giderilmesi</w:t>
            </w:r>
          </w:p>
        </w:tc>
      </w:tr>
      <w:tr w:rsidR="001A22AB" w:rsidRPr="007B015E" w:rsidTr="00E92C7C">
        <w:trPr>
          <w:cantSplit/>
          <w:trHeight w:val="3327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M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T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03 - 07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3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19"/>
                <w:szCs w:val="19"/>
              </w:rPr>
              <w:t>B. 2.25. Ailesi, akrabaları ve yakın çevresinde etik değerlere ne kadar önem verdiğini gözlemleyerek, etik davranışların güven duygusunu nasıl güçlendirdiğini ve etik olmayan davranışların da güven duygusunu nasıl zedlediğini açıklar.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19"/>
                <w:szCs w:val="19"/>
              </w:rPr>
              <w:t>B. 2.26. Çevresindekilerin kabul edilemeyen önerile-riyle karşılaştığında etkili reddetme davranışını ser-giler.</w:t>
            </w:r>
          </w:p>
          <w:p w:rsidR="001A22AB" w:rsidRPr="007B015E" w:rsidRDefault="001A22AB" w:rsidP="00BD7617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t>Be</w:t>
            </w: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softHyphen/>
              <w:t>li Gün ve Haf</w:t>
            </w: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softHyphen/>
              <w:t>lar</w:t>
            </w:r>
          </w:p>
          <w:p w:rsidR="001A22AB" w:rsidRPr="007B015E" w:rsidRDefault="001A22AB" w:rsidP="00BD7617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Ye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lay Haf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 (1-7 Mart)</w:t>
            </w:r>
          </w:p>
          <w:p w:rsidR="001A22AB" w:rsidRPr="007B015E" w:rsidRDefault="001A22AB" w:rsidP="00BD7617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Haf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w w:val="90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w w:val="90"/>
                <w:sz w:val="19"/>
                <w:szCs w:val="19"/>
              </w:rPr>
              <w:t>A.2.3, A.2.11, A.2.12, A.2.13, A.2.14, A.2.16, A.2.24, B.2.9, B.2.12, B.2.13, B.2.14, B.2.15, B.2.16, B.2.18, B.2.21, B.2.22, B.2.25, B.2.28, B.2.30, B.2.31, C.2.4, C.2.8, C.2.9, C.2.10, C.2.11, C.2.13, C.2.14, C.2.16, C.2.17, C.2.18, C.2.19, C.2.20, C.2.21 numaralı kazanımlar, Araştırma becerisini geliştirmeye yöneliktir.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w w:val="90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w w:val="90"/>
                <w:sz w:val="19"/>
                <w:szCs w:val="19"/>
              </w:rPr>
              <w:t>A.2.5, A.2.6, A.2.18, A.2.19, B.2.10, B.2.17, B.2.21, B.2.25, B.2.32 numaları kazanımlar, Öz Yönetim (Etik Davranma) becerisini geliştirmeye yöneliktir.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w w:val="90"/>
                <w:sz w:val="19"/>
                <w:szCs w:val="19"/>
              </w:rPr>
              <w:t>B.2.26 numaralı kazanım, Güvenlik ve korunmayı Sağlama (Hayır Diyebilme) becerisini geliştirmeye yöneliktir.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B.2.26: Öz saygı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B.2.25: Öz güven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B.2.25: Sevgi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B.2.25: Doğruluk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B.2.25: Dürüstlük</w:t>
            </w: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Rehberlik ve Psikolojik Danışma (16): Duyuşsal yeterlikler geliştirir (dürüstlük, saygı, hoşgörü, güven, yardımlaşma, paylaşma, adalet, tutumluluk vb.).</w:t>
            </w: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1. Anlatım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2. Soru-yanıt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3. Tartışma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4. Beyin fırtınası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5. Uygulama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6. Drama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7. Problem çözme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8. Gözlem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9. Buluş yoluyla öğrenme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1. Ders kitabı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2. Çalışma kitabı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3. Yardımcı kitaplar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4. Aile ve akraba fotoğrafları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1. B.2.25 numaralı kazanımın tartışma ile değerlendirilmesi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</w:rPr>
              <w:t>2. B.2.26 numaralı kazanımın tutum ölçeği ile  değerlendirilmesi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  <w:lang w:val="de-DE"/>
              </w:rPr>
            </w:pPr>
            <w:r w:rsidRPr="007B015E">
              <w:rPr>
                <w:rStyle w:val="Normal1"/>
                <w:rFonts w:ascii="Arial Narrow" w:hAnsi="Arial Narrow" w:cs="Arial"/>
                <w:sz w:val="19"/>
                <w:szCs w:val="19"/>
                <w:lang w:val="de-DE"/>
              </w:rPr>
              <w:t>3. Etkinlik sürecinde belirlenen eksikliklerin göderilmesi</w:t>
            </w:r>
          </w:p>
        </w:tc>
      </w:tr>
    </w:tbl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2198"/>
        <w:gridCol w:w="2497"/>
        <w:gridCol w:w="1816"/>
        <w:gridCol w:w="1865"/>
        <w:gridCol w:w="1994"/>
        <w:gridCol w:w="2043"/>
        <w:gridCol w:w="2351"/>
      </w:tblGrid>
      <w:tr w:rsidR="001A22AB" w:rsidRPr="007B015E" w:rsidTr="00E92C7C">
        <w:trPr>
          <w:cantSplit/>
          <w:trHeight w:val="284"/>
          <w:jc w:val="center"/>
        </w:trPr>
        <w:tc>
          <w:tcPr>
            <w:tcW w:w="15782" w:type="dxa"/>
            <w:gridSpan w:val="1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t>2. TEMA : BENİM EŞSİZ YUVAM</w:t>
            </w:r>
          </w:p>
        </w:tc>
      </w:tr>
      <w:tr w:rsidR="001A22AB" w:rsidRPr="007B015E" w:rsidTr="00E92C7C">
        <w:trPr>
          <w:cantSplit/>
          <w:trHeight w:val="827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1A22AB" w:rsidRPr="007B015E" w:rsidRDefault="001A22AB" w:rsidP="00013212">
            <w:pPr>
              <w:spacing w:line="240" w:lineRule="auto"/>
              <w:ind w:left="113"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BECERİLER (DERS İÇİ)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DİĞER DERSLERLE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KAZANIMLA İLGİLİ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KİŞİSEL NİTELİKLER</w:t>
            </w: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 DİSİPLİNLER VE ATATÜRKÇÜLÜK</w:t>
            </w: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 ÖĞRETME YÖNTEM VE TEKNİKLERİ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KULLANILAN EĞİTİM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ÖLÇME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1A22AB" w:rsidRPr="007B015E" w:rsidTr="00E92C7C">
        <w:trPr>
          <w:cantSplit/>
          <w:trHeight w:val="2598"/>
          <w:jc w:val="center"/>
        </w:trPr>
        <w:tc>
          <w:tcPr>
            <w:tcW w:w="31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M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T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282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10 -14</w:t>
            </w:r>
          </w:p>
        </w:tc>
        <w:tc>
          <w:tcPr>
            <w:tcW w:w="425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3</w:t>
            </w:r>
          </w:p>
          <w:p w:rsidR="001A22AB" w:rsidRPr="007B015E" w:rsidRDefault="001A22AB" w:rsidP="001E4ADA">
            <w:pPr>
              <w:spacing w:line="240" w:lineRule="auto"/>
              <w:contextualSpacing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B.3.27. Ço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cuk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rek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 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ni; rek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ih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yaç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ve im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kân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ara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 iliş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yi sor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B.3.28. İn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 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den ve na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sıl 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ruf ede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B.3.1, A.3.20, B.3.1, B.3.21, B.3.27, B.3.30, B.3.42, B.3.43, B.3.45, C.3.1, C.3.6, C.3.9, C.3.21, C.3.23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Eleş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rel Dü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şün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  <w:lang w:val="fr-FR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A.3.15, A.3.22,  B.3.26, B.3.28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Kay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linç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Tü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  <w:lang w:val="fr-FR"/>
              </w:rPr>
            </w:pPr>
          </w:p>
        </w:tc>
        <w:tc>
          <w:tcPr>
            <w:tcW w:w="1994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Anlatım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Soru-yanıt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 xml:space="preserve">Drama 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Tartışma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Araştırma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Örnek olay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 xml:space="preserve">Beyin fırtınası 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Bireysel çalışma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9.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Grupla çalışma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10.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Eğitsel oyunlar</w:t>
            </w:r>
          </w:p>
        </w:tc>
        <w:tc>
          <w:tcPr>
            <w:tcW w:w="2043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Ders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2. 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Yar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lim adam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 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Rek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lam ve Afiş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ler, Ata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türk VCD’si</w:t>
            </w:r>
          </w:p>
        </w:tc>
        <w:tc>
          <w:tcPr>
            <w:tcW w:w="235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0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 for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munun dol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30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kâ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 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lıp dol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30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Tar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ile 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0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  <w:lang w:val="fr-FR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nen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ların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ması</w:t>
            </w:r>
          </w:p>
        </w:tc>
      </w:tr>
      <w:tr w:rsidR="001A22AB" w:rsidRPr="007B015E" w:rsidTr="00E92C7C">
        <w:trPr>
          <w:cantSplit/>
          <w:trHeight w:val="2185"/>
          <w:jc w:val="center"/>
        </w:trPr>
        <w:tc>
          <w:tcPr>
            <w:tcW w:w="31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282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42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B.3.29.Ai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ve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kın çev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(ak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rı, kom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vb.) bir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nin hak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 ne öl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say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gı gös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Belirli Gün ve Haftalar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İstiklal Marşı”nın Kabulü ve Mehmet Akif Ersoy”u Anma Günü (12 Mart)</w:t>
            </w: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A.3.3, A.3.7, A.3.14, B.3.29, B.3.31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Öz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(Etik Dav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before="20" w:after="20" w:line="240" w:lineRule="auto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B.3.29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mı için Türk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çe der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siGör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Oku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ve Gör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Su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 öğ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ala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nı: Gör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Oku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10).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Sev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gi, say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gı ve hoş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rü üze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lacak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tır.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Uyarı: Atatürkçülükle ilgili konular (B.3.29-16).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1994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2043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235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0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</w:tr>
      <w:tr w:rsidR="001A22AB" w:rsidRPr="007B015E" w:rsidTr="00E92C7C">
        <w:trPr>
          <w:cantSplit/>
          <w:trHeight w:val="2865"/>
          <w:jc w:val="center"/>
        </w:trPr>
        <w:tc>
          <w:tcPr>
            <w:tcW w:w="31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282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42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B.3.30.Ata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türk’ün 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san hak ve hür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 ver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 öne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 açık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A.3.1, A.3.10, A.3.21, B.3.8, B.3.12, B.3.19, B.3.23, B.3.30, C.3.7, C.3.11, C.3.14, C.3.15, C.3.23, C.3.25, C.3.27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before="20" w:after="20" w:line="240" w:lineRule="auto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  <w:lang w:val="fr-FR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A.3.1, A.3.20, B.3.1, B.3.21, B.3.27, B.3.30, B.3.42, B.3.43, B.3.45, C.3.1, C.3.6, C.3.9, C.3.21, C.3.23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Eleş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rel Dü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şün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fr-FR"/>
              </w:rPr>
            </w:pP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Uyarı: Atatürkçlüükle ilgili konular (B.3.30-13,15).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İnsan Hakları ve Vatandaşlık (9): Özgür ve özerk birey olmanın önemini kavrar.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Anlatım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Soru-yanıt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 xml:space="preserve">Drama 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Tartışma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Araştırma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Örnek olay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 xml:space="preserve">Beyin fırtınası 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Bireysel çalışma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9.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Grupla çalışma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10.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Eğitsel oyunlar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Ders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2. 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Yar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lim adam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 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Rek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lam ve Afiş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ler, Ata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türk VCD’si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0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 for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munun dol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30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kâ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 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lıp dol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30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Tar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ile 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0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nen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ların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ması</w:t>
            </w:r>
          </w:p>
        </w:tc>
      </w:tr>
    </w:tbl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</w:p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  <w:r w:rsidRPr="00574FFC">
        <w:rPr>
          <w:rStyle w:val="Normal1"/>
          <w:rFonts w:ascii="Arial Narrow" w:hAnsi="Arial Narrow"/>
          <w:b/>
          <w:sz w:val="18"/>
        </w:rPr>
        <w:br w:type="page"/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2198"/>
        <w:gridCol w:w="2497"/>
        <w:gridCol w:w="1816"/>
        <w:gridCol w:w="1865"/>
        <w:gridCol w:w="1994"/>
        <w:gridCol w:w="2043"/>
        <w:gridCol w:w="2351"/>
      </w:tblGrid>
      <w:tr w:rsidR="001A22AB" w:rsidRPr="007B015E" w:rsidTr="00E92C7C">
        <w:trPr>
          <w:cantSplit/>
          <w:trHeight w:val="284"/>
          <w:jc w:val="center"/>
        </w:trPr>
        <w:tc>
          <w:tcPr>
            <w:tcW w:w="15782" w:type="dxa"/>
            <w:gridSpan w:val="1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t>2. TEMA : BENİM EŞSİZ YUVAM</w:t>
            </w:r>
          </w:p>
        </w:tc>
      </w:tr>
      <w:tr w:rsidR="001A22AB" w:rsidRPr="007B015E" w:rsidTr="00E92C7C">
        <w:trPr>
          <w:cantSplit/>
          <w:trHeight w:val="827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1A22AB" w:rsidRPr="007B015E" w:rsidRDefault="001A22AB" w:rsidP="00013212">
            <w:pPr>
              <w:spacing w:line="240" w:lineRule="auto"/>
              <w:ind w:left="113"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BECERİLER (DERS İÇİ)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DİĞER DERSLERLE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KAZANIMLA İLGİLİ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KİŞİSEL NİTELİKLER</w:t>
            </w: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 DİSİPLİNLER VE ATATÜRKÇÜLÜK</w:t>
            </w: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 ÖĞRETME YÖNTEM VE TEKNİKLERİ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KULLANILAN EĞİTİM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ÖLÇME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1A22AB" w:rsidRPr="007B015E" w:rsidTr="00E92C7C">
        <w:trPr>
          <w:cantSplit/>
          <w:trHeight w:val="5277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M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T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17 -21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3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B.3.31. Ai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 ve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kın çev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 olan iliş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olum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lu tep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tan ve gör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gü ku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 uyan dav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gös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B.3.32.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ola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rak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 uy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gun amaç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rek bu amaç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 ulaş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mak için iz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 aşa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plan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B.3.33. Amaç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 ula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mek için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ola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 xml:space="preserve">rak 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ba har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bul eder ve kar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 eleş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 açık olur.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B.3.34. Kay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ve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 ba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sız 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ola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gö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ze ala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rak, ye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 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 gös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rir ve bun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dan zevk alır.</w:t>
            </w: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B.3.3, A.3.7, A.3.14, B.3.29, B.3.31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Öz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(Etik Dav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B.3.10, B.3.32, C.3.1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Öz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(Ken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ve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İz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B.3.32, B.3.33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Öz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(Amaç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  <w:lang w:val="fr-FR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A.3.12, A.3.29, A.3.30, B.3.34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meye yönelik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uppressLineNumbers/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Top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lum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 üze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tır.</w:t>
            </w:r>
          </w:p>
          <w:p w:rsidR="001A22AB" w:rsidRPr="007B015E" w:rsidRDefault="001A22AB" w:rsidP="00013212">
            <w:pPr>
              <w:suppressLineNumbers/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uppressLineNumbers/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uppressLineNumbers/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uppressLineNumbers/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uppressLineNumbers/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Ye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ğe açık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 üze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tır.</w:t>
            </w:r>
          </w:p>
          <w:p w:rsidR="001A22AB" w:rsidRPr="007B015E" w:rsidRDefault="001A22AB" w:rsidP="00013212">
            <w:pPr>
              <w:suppressLineNumbers/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uppressLineNumbers/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uppressLineNumbers/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uppressLineNumbers/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Sa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bır üze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tır.</w:t>
            </w:r>
          </w:p>
          <w:p w:rsidR="001A22AB" w:rsidRPr="007B015E" w:rsidRDefault="001A22AB" w:rsidP="00013212">
            <w:pPr>
              <w:suppressLineNumbers/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uppressLineNumbers/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uppressLineNumbers/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uppressLineNumbers/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uppressLineNumbers/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Ye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ğe açık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 üze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lacak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tır.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Kari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yer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(21): Amaç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 ulaş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kar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cek prob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ve 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  <w:lang w:val="fr-FR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yer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(7):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ba, gay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ret ve denemenin önemini fark eder.</w:t>
            </w: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Anlatım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Soru-yanıt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 xml:space="preserve">Drama 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Tartışma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Araştırma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Gösteri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Uygulama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Gözlem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9.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Beyin fırtınası</w:t>
            </w:r>
          </w:p>
          <w:p w:rsidR="001A22AB" w:rsidRPr="007B015E" w:rsidRDefault="001A22AB" w:rsidP="00013212">
            <w:pPr>
              <w:tabs>
                <w:tab w:val="left" w:pos="340"/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10.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 xml:space="preserve">Gösterip yaptırma </w:t>
            </w:r>
          </w:p>
          <w:p w:rsidR="001A22AB" w:rsidRPr="007B015E" w:rsidRDefault="001A22AB" w:rsidP="00013212">
            <w:pPr>
              <w:tabs>
                <w:tab w:val="left" w:pos="340"/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Bireysel çalışma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Grupla çalışma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Ders kitabı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Yardımcı kitaplar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Ansiklopediler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Çalışma kitabı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Mahallenin krokisi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Resimler, afişler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Kont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rol lis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nin 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1A22AB" w:rsidRPr="007B015E" w:rsidRDefault="001A22AB" w:rsidP="00013212">
            <w:pPr>
              <w:tabs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Öz 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for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nun dol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 for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nun dol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nen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</w:tc>
      </w:tr>
    </w:tbl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</w:p>
    <w:p w:rsidR="001A22AB" w:rsidRPr="00574FFC" w:rsidRDefault="001A22AB" w:rsidP="00E92C7C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574FFC">
        <w:rPr>
          <w:rStyle w:val="Normal1"/>
          <w:rFonts w:ascii="Arial Narrow" w:hAnsi="Arial Narrow"/>
          <w:b/>
          <w:sz w:val="18"/>
        </w:rPr>
        <w:br w:type="page"/>
      </w:r>
      <w:r>
        <w:rPr>
          <w:rStyle w:val="Normal1"/>
          <w:rFonts w:ascii="Arial Narrow" w:hAnsi="Arial Narrow"/>
          <w:b/>
          <w:sz w:val="20"/>
        </w:rPr>
        <w:t>ÖZEL İKEM</w:t>
      </w:r>
      <w:r w:rsidRPr="00574FFC">
        <w:rPr>
          <w:rStyle w:val="Normal1"/>
          <w:rFonts w:ascii="Arial Narrow" w:hAnsi="Arial Narrow"/>
          <w:b/>
          <w:sz w:val="20"/>
        </w:rPr>
        <w:t xml:space="preserve"> İLKOKULU HAYAT BİLGİSİ DERSİ</w:t>
      </w:r>
    </w:p>
    <w:p w:rsidR="001A22AB" w:rsidRPr="00574FFC" w:rsidRDefault="001A22AB" w:rsidP="005750F2">
      <w:pPr>
        <w:spacing w:before="20" w:after="20" w:line="240" w:lineRule="auto"/>
        <w:ind w:firstLine="113"/>
        <w:contextualSpacing/>
        <w:jc w:val="center"/>
      </w:pPr>
      <w:r w:rsidRPr="00574FFC">
        <w:rPr>
          <w:rStyle w:val="Normal1"/>
          <w:rFonts w:ascii="Arial Narrow" w:hAnsi="Arial Narrow"/>
          <w:b/>
          <w:sz w:val="20"/>
        </w:rPr>
        <w:t>3. SINIFLAR</w:t>
      </w:r>
      <w:r w:rsidRPr="00574FFC">
        <w:rPr>
          <w:rStyle w:val="Normal1"/>
          <w:rFonts w:ascii="Arial Narrow" w:hAnsi="Arial Narrow"/>
          <w:sz w:val="20"/>
        </w:rPr>
        <w:t xml:space="preserve">  </w:t>
      </w:r>
      <w:r w:rsidRPr="00574FFC">
        <w:rPr>
          <w:rStyle w:val="Normal1"/>
          <w:rFonts w:ascii="Arial Narrow" w:hAnsi="Arial Narrow"/>
          <w:b/>
          <w:sz w:val="20"/>
        </w:rPr>
        <w:t>ÜNİTELENDİRİLMİŞ YILLIK DERS PLANI</w:t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22"/>
        <w:gridCol w:w="271"/>
        <w:gridCol w:w="425"/>
        <w:gridCol w:w="2198"/>
        <w:gridCol w:w="2497"/>
        <w:gridCol w:w="1816"/>
        <w:gridCol w:w="1865"/>
        <w:gridCol w:w="1994"/>
        <w:gridCol w:w="2043"/>
        <w:gridCol w:w="2351"/>
      </w:tblGrid>
      <w:tr w:rsidR="001A22AB" w:rsidRPr="007B015E" w:rsidTr="00E92C7C">
        <w:trPr>
          <w:cantSplit/>
          <w:trHeight w:val="284"/>
          <w:jc w:val="center"/>
        </w:trPr>
        <w:tc>
          <w:tcPr>
            <w:tcW w:w="15782" w:type="dxa"/>
            <w:gridSpan w:val="1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  <w:lang w:val="de-DE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  <w:lang w:val="de-DE"/>
              </w:rPr>
              <w:t xml:space="preserve">2. TEMA : BENİM EŞSİZ YUVAM  </w:t>
            </w:r>
          </w:p>
        </w:tc>
      </w:tr>
      <w:tr w:rsidR="001A22AB" w:rsidRPr="007B015E" w:rsidTr="00E92C7C">
        <w:trPr>
          <w:cantSplit/>
          <w:trHeight w:val="827"/>
          <w:jc w:val="center"/>
        </w:trPr>
        <w:tc>
          <w:tcPr>
            <w:tcW w:w="32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27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1A22AB" w:rsidRPr="007B015E" w:rsidRDefault="001A22AB" w:rsidP="00013212">
            <w:pPr>
              <w:spacing w:line="240" w:lineRule="auto"/>
              <w:ind w:left="113"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BECERİLER (DERS İÇİ)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DİĞER DERSLERLE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KAZANIMLA İLGİLİ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KİŞİSEL NİTELİKLER</w:t>
            </w: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 DİSİPLİNLER VE ATATÜRKÇÜLÜK</w:t>
            </w: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 ÖĞRETME YÖNTEM VE TEKNİKLERİ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KULLANILAN EĞİTİM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ÖLÇME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1A22AB" w:rsidRPr="007B015E" w:rsidTr="00E92C7C">
        <w:trPr>
          <w:cantSplit/>
          <w:trHeight w:val="5154"/>
          <w:jc w:val="center"/>
        </w:trPr>
        <w:tc>
          <w:tcPr>
            <w:tcW w:w="322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M</w:t>
            </w: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R</w:t>
            </w: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 xml:space="preserve">T </w:t>
            </w:r>
          </w:p>
          <w:p w:rsidR="001A22AB" w:rsidRPr="007B015E" w:rsidRDefault="001A22AB" w:rsidP="006B32EB">
            <w:pPr>
              <w:spacing w:line="240" w:lineRule="auto"/>
              <w:contextualSpacing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27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24 -28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3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B.3.48. Ai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 bir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 eğ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nin ai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 kat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açık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bu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nun için plan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par ve pla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 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dü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şün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bir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çim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su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B.3.36. Ai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 özel gün kut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mi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hı 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B.3.37. Çe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or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 grup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ve top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lum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üze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B.3.35, B.3.36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Öz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(Eğ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A.3.26, B.3.33, B.3.22, B.3.35, C.3.12, C.3.30, C.3.32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Kay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(Plan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ve Üre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A.3.18, A.3.21, B.3.26, B.3.35, C.3.3, C.3.11, C.3.12, C.3.13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Türk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yi Doğ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ru,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ve Gü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zel 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B.3.35, B.3.36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Öz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(Eğ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A.3.31, B.3.37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Öz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(Li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risini geliş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meye yönelik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Sev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 ve say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gı üze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Top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lum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 üze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durulacak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tır.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Kari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yer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(18): 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 grup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ve top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lum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üze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Uya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rı: Okul ve ai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 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den ör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verilecek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tım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ru-ya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nıt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 xml:space="preserve">ma 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Tar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Gös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rip yap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Ör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nek olay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yin fır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9.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Eğit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oyun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10.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Grup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rak,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rak öğrenme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Prob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 çöz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Ders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Yar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eş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(fır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ça, 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 xml:space="preserve">rak, diş 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fır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sı, 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kas, to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ka vb.)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su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num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Per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for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mans öde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vi ve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pu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nen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  <w:lang w:val="fr-FR"/>
              </w:rPr>
            </w:pPr>
          </w:p>
        </w:tc>
      </w:tr>
    </w:tbl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</w:p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  <w:r w:rsidRPr="00574FFC">
        <w:rPr>
          <w:rStyle w:val="Normal1"/>
          <w:rFonts w:ascii="Arial Narrow" w:hAnsi="Arial Narrow"/>
          <w:b/>
          <w:sz w:val="18"/>
        </w:rPr>
        <w:br w:type="page"/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22"/>
        <w:gridCol w:w="271"/>
        <w:gridCol w:w="425"/>
        <w:gridCol w:w="2198"/>
        <w:gridCol w:w="2497"/>
        <w:gridCol w:w="1816"/>
        <w:gridCol w:w="1865"/>
        <w:gridCol w:w="1994"/>
        <w:gridCol w:w="2043"/>
        <w:gridCol w:w="2351"/>
      </w:tblGrid>
      <w:tr w:rsidR="001A22AB" w:rsidRPr="007B015E" w:rsidTr="00E92C7C">
        <w:trPr>
          <w:cantSplit/>
          <w:trHeight w:val="284"/>
          <w:jc w:val="center"/>
        </w:trPr>
        <w:tc>
          <w:tcPr>
            <w:tcW w:w="15782" w:type="dxa"/>
            <w:gridSpan w:val="1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  <w:lang w:val="de-DE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  <w:lang w:val="de-DE"/>
              </w:rPr>
              <w:t>2. TEMA : BENİM EŞSİZ YUVAM</w:t>
            </w:r>
          </w:p>
        </w:tc>
      </w:tr>
      <w:tr w:rsidR="001A22AB" w:rsidRPr="007B015E" w:rsidTr="00E92C7C">
        <w:trPr>
          <w:cantSplit/>
          <w:trHeight w:val="827"/>
          <w:jc w:val="center"/>
        </w:trPr>
        <w:tc>
          <w:tcPr>
            <w:tcW w:w="32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27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1A22AB" w:rsidRPr="007B015E" w:rsidRDefault="001A22AB" w:rsidP="00013212">
            <w:pPr>
              <w:spacing w:line="240" w:lineRule="auto"/>
              <w:ind w:left="113"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BECERİLER (DERS İÇİ)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DİĞER DERSLERLE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KAZANIMLA İLGİLİ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KİŞİSEL NİTELİKLER</w:t>
            </w: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 DİSİPLİNLER VE ATATÜRKÇÜLÜK</w:t>
            </w: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 ÖĞRETME YÖNTEM VE TEKNİKLERİ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KULLANILAN EĞİTİM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ÖLÇME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1A22AB" w:rsidRPr="007B015E" w:rsidTr="00E92C7C">
        <w:trPr>
          <w:cantSplit/>
          <w:trHeight w:val="6128"/>
          <w:jc w:val="center"/>
        </w:trPr>
        <w:tc>
          <w:tcPr>
            <w:tcW w:w="322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N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İ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S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N</w:t>
            </w:r>
          </w:p>
        </w:tc>
        <w:tc>
          <w:tcPr>
            <w:tcW w:w="27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01 - 04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3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B.3.38.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eş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ve baş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 eş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özen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or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 çı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kan 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çö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zer.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B.3.39. Ev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mey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cek teh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ya da acil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ne yap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uy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rak gös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B.3.40. Do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ğal afet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evin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ri, ye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eş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uy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rak gös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en-US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A.3.8, A.3.11, A.3.13, A.3.28, B.3.7, B.3.18, B.3.38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Prob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 Çöz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A.3.18, B.3.4, B.3.39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nımlar, Gü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ve 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yı Sağ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(Sağ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 ve Gü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Ku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 Pro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dür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 Uy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B.3.40, C.3.31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nımlar, Gü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ve 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yı Sağ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lama (Doğal Afet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den Korun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ma) becerisini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meye yönelik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Saygı üzerinde durulacaktır.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Reh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ve Psi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jik Da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(13 b): İzin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siz baş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 eş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Afet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ten 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ve Gü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şam (21): Teh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 azal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 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sun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alı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cek ön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 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rır ve uy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gun çö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züm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su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Afet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ten 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ve Gü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şam (8): Bir dep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rem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his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fark eder. (9): Bir dep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rem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alın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ken po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zis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lir. (13): Bir dep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rem sonn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dan tah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liye yol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larını bilir. (19): Dep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rem sırasın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kar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şılaşılabilecek teh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likeleri 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tırır.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tım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ru-ya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nıt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 xml:space="preserve">ma 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Tar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Gös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rip yap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Ör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nek olay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yin fır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9.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Eğit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oyun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10.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Grup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rak,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rak öğrenme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Prob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 çöz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Ders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Yar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eş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(fır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ça, 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 xml:space="preserve">rak, diş 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fır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sı, 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kas, to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ka vb.)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  <w:lang w:val="fr-FR"/>
              </w:rPr>
            </w:pP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su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num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Per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for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mans öde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vi ve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pu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nen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ların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  <w:lang w:val="fr-FR"/>
              </w:rPr>
            </w:pPr>
          </w:p>
        </w:tc>
      </w:tr>
    </w:tbl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</w:p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  <w:r w:rsidRPr="00574FFC">
        <w:rPr>
          <w:rStyle w:val="Normal1"/>
          <w:rFonts w:ascii="Arial Narrow" w:hAnsi="Arial Narrow"/>
          <w:b/>
          <w:sz w:val="18"/>
        </w:rPr>
        <w:br w:type="page"/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22"/>
        <w:gridCol w:w="271"/>
        <w:gridCol w:w="425"/>
        <w:gridCol w:w="2198"/>
        <w:gridCol w:w="2497"/>
        <w:gridCol w:w="1816"/>
        <w:gridCol w:w="1865"/>
        <w:gridCol w:w="1994"/>
        <w:gridCol w:w="2043"/>
        <w:gridCol w:w="2351"/>
      </w:tblGrid>
      <w:tr w:rsidR="001A22AB" w:rsidRPr="007B015E" w:rsidTr="00E92C7C">
        <w:trPr>
          <w:cantSplit/>
          <w:trHeight w:val="284"/>
          <w:jc w:val="center"/>
        </w:trPr>
        <w:tc>
          <w:tcPr>
            <w:tcW w:w="15782" w:type="dxa"/>
            <w:gridSpan w:val="1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  <w:lang w:val="de-DE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  <w:lang w:val="de-DE"/>
              </w:rPr>
              <w:t>2. TEMA : BENİM EŞSİZ YUVAM</w:t>
            </w:r>
          </w:p>
        </w:tc>
      </w:tr>
      <w:tr w:rsidR="001A22AB" w:rsidRPr="007B015E" w:rsidTr="00E92C7C">
        <w:trPr>
          <w:cantSplit/>
          <w:trHeight w:val="827"/>
          <w:jc w:val="center"/>
        </w:trPr>
        <w:tc>
          <w:tcPr>
            <w:tcW w:w="32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27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1A22AB" w:rsidRPr="007B015E" w:rsidRDefault="001A22AB" w:rsidP="00013212">
            <w:pPr>
              <w:spacing w:line="240" w:lineRule="auto"/>
              <w:ind w:left="113"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BECERİLER (DERS İÇİ)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DİĞER DERSLERLE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KAZANIMLA İLGİLİ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KİŞİSEL NİTELİKLER</w:t>
            </w: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 DİSİPLİNLER VE ATATÜRKÇÜLÜK</w:t>
            </w: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 ÖĞRETME YÖNTEM VE TEKNİKLERİ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KULLANILAN EĞİTİM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ÖLÇME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1A22AB" w:rsidRPr="007B015E" w:rsidTr="00E92C7C">
        <w:trPr>
          <w:cantSplit/>
          <w:trHeight w:val="5432"/>
          <w:jc w:val="center"/>
        </w:trPr>
        <w:tc>
          <w:tcPr>
            <w:tcW w:w="322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N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İ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S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N</w:t>
            </w:r>
          </w:p>
        </w:tc>
        <w:tc>
          <w:tcPr>
            <w:tcW w:w="27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07 - 11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3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B.3.41. 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 ve kü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 üze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 su ve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 alan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ayırt eder.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B.3.42. Ül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ni, tıp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kı evi ve oku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lu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bi bir “yu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va” ola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rak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bul eder.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B.3.43. Bir evin fark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 sa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hip bö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lüm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 ile ül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nin fark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özel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 sa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hip yer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 ara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bir ben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gö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rür; evin bü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tün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ğü ile Tür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ye’nin bü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tün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ğü ara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bağ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 kurar.</w:t>
            </w: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A.3.9, A.3.10, B.3.5, B.3.8, B.3.41, C.3.25, C.3.30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Öz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(Za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ve 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kâ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Doğ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 Al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A.3.16, A.3.17, B.3.1, B.3.42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Gü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ve 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yı Sağ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(Sağ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A.3.1, A.3.20, B.3.1, B.3.21, B.3.27, B.3.30, B.3.42, B.3.43, B.3.45, C.3.1, C.3.6, C.3.9, C.3.21, C.3.23 num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Eleş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rel Dü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şün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A.3.1, A.3.20, B.3.1, B.3.21, B.3.27, B.3.30, B.3.42, B.3.43, B.3.45, C.3.1, C.3.6., C.3.9, C.3.21, C.3.23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Eleştirel Düşün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becerisini geliş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meye yönelik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Sevgi, vatanseverlik, kültürel değerleri koruma ve geliştirme üzerinde durulacaktır.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Sevgi, vatanseverlik, kültürel değerleri koruma ve geliştirme üzerinde durulacaktır.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Uya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rı: Ata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türk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lük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 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(B.3.42-15)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Uya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rı: Tür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sî 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 üze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böl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gös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rek ad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ları belir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tilecek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52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Anlatım</w:t>
            </w:r>
          </w:p>
          <w:p w:rsidR="001A22AB" w:rsidRPr="007B015E" w:rsidRDefault="001A22AB" w:rsidP="00013212">
            <w:pPr>
              <w:tabs>
                <w:tab w:val="left" w:pos="352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Soru-yanıt</w:t>
            </w:r>
          </w:p>
          <w:p w:rsidR="001A22AB" w:rsidRPr="007B015E" w:rsidRDefault="001A22AB" w:rsidP="00013212">
            <w:pPr>
              <w:tabs>
                <w:tab w:val="left" w:pos="352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 xml:space="preserve">Drama </w:t>
            </w:r>
          </w:p>
          <w:p w:rsidR="001A22AB" w:rsidRPr="007B015E" w:rsidRDefault="001A22AB" w:rsidP="00013212">
            <w:pPr>
              <w:tabs>
                <w:tab w:val="left" w:pos="352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Tartışma</w:t>
            </w:r>
          </w:p>
          <w:p w:rsidR="001A22AB" w:rsidRPr="007B015E" w:rsidRDefault="001A22AB" w:rsidP="00013212">
            <w:pPr>
              <w:tabs>
                <w:tab w:val="left" w:pos="352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Gösterip yapma</w:t>
            </w:r>
          </w:p>
          <w:p w:rsidR="001A22AB" w:rsidRPr="007B015E" w:rsidRDefault="001A22AB" w:rsidP="00013212">
            <w:pPr>
              <w:tabs>
                <w:tab w:val="left" w:pos="352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Örnek olay</w:t>
            </w:r>
          </w:p>
          <w:p w:rsidR="001A22AB" w:rsidRPr="007B015E" w:rsidRDefault="001A22AB" w:rsidP="00013212">
            <w:pPr>
              <w:tabs>
                <w:tab w:val="left" w:pos="352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Beyin fırtınası</w:t>
            </w:r>
          </w:p>
          <w:p w:rsidR="001A22AB" w:rsidRPr="007B015E" w:rsidRDefault="001A22AB" w:rsidP="00013212">
            <w:pPr>
              <w:tabs>
                <w:tab w:val="left" w:pos="352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Benzetim</w:t>
            </w:r>
          </w:p>
          <w:p w:rsidR="001A22AB" w:rsidRPr="007B015E" w:rsidRDefault="001A22AB" w:rsidP="00013212">
            <w:pPr>
              <w:tabs>
                <w:tab w:val="left" w:pos="352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9.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Bireysel çalışma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52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10.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Grupla çalışma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52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Araştırma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Ders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Yar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Dep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rem ile 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tap, der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gi, afiş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VCD’si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VCD oy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viz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yon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9.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Yer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10.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Tür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ile 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çe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kart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pos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  <w:lang w:val="fr-FR"/>
              </w:rPr>
            </w:pP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35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Uzun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335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kâ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 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lıp dol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335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Öğ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ürün dos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 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335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nen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ların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</w:tr>
    </w:tbl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</w:p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  <w:r w:rsidRPr="00574FFC">
        <w:rPr>
          <w:rStyle w:val="Normal1"/>
          <w:rFonts w:ascii="Arial Narrow" w:hAnsi="Arial Narrow"/>
          <w:b/>
          <w:sz w:val="18"/>
        </w:rPr>
        <w:br w:type="page"/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22"/>
        <w:gridCol w:w="271"/>
        <w:gridCol w:w="425"/>
        <w:gridCol w:w="2198"/>
        <w:gridCol w:w="2497"/>
        <w:gridCol w:w="1816"/>
        <w:gridCol w:w="1865"/>
        <w:gridCol w:w="1994"/>
        <w:gridCol w:w="2043"/>
        <w:gridCol w:w="2351"/>
      </w:tblGrid>
      <w:tr w:rsidR="001A22AB" w:rsidRPr="007B015E" w:rsidTr="00E92C7C">
        <w:trPr>
          <w:cantSplit/>
          <w:trHeight w:val="284"/>
          <w:jc w:val="center"/>
        </w:trPr>
        <w:tc>
          <w:tcPr>
            <w:tcW w:w="15782" w:type="dxa"/>
            <w:gridSpan w:val="1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  <w:lang w:val="de-DE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  <w:lang w:val="de-DE"/>
              </w:rPr>
              <w:t>2. TEMA : BENİM EŞSİZ YUVAM</w:t>
            </w:r>
          </w:p>
        </w:tc>
      </w:tr>
      <w:tr w:rsidR="001A22AB" w:rsidRPr="007B015E" w:rsidTr="00E92C7C">
        <w:trPr>
          <w:cantSplit/>
          <w:trHeight w:val="827"/>
          <w:jc w:val="center"/>
        </w:trPr>
        <w:tc>
          <w:tcPr>
            <w:tcW w:w="32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27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1A22AB" w:rsidRPr="007B015E" w:rsidRDefault="001A22AB" w:rsidP="00013212">
            <w:pPr>
              <w:spacing w:line="240" w:lineRule="auto"/>
              <w:ind w:left="113"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BECERİLER (DERS İÇİ)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DİĞER DERSLERLE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KAZANIMLA İLGİLİ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KİŞİSEL NİTELİKLER</w:t>
            </w: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 DİSİPLİNLER VE ATATÜRKÇÜLÜK</w:t>
            </w: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 ÖĞRETME YÖNTEM VE TEKNİKLERİ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KULLANILAN EĞİTİM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ÖLÇME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1A22AB" w:rsidRPr="007B015E" w:rsidTr="00E92C7C">
        <w:trPr>
          <w:cantSplit/>
          <w:trHeight w:val="8301"/>
          <w:jc w:val="center"/>
        </w:trPr>
        <w:tc>
          <w:tcPr>
            <w:tcW w:w="322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bCs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bCs/>
                <w:sz w:val="20"/>
              </w:rPr>
              <w:t>N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bCs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bCs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bCs/>
                <w:sz w:val="20"/>
              </w:rPr>
              <w:t>İ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bCs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bCs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bCs/>
                <w:sz w:val="20"/>
              </w:rPr>
              <w:t>S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bCs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bCs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bCs/>
                <w:sz w:val="20"/>
              </w:rPr>
              <w:t>A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bCs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bCs/>
                <w:sz w:val="20"/>
              </w:rPr>
              <w:t>N</w:t>
            </w:r>
          </w:p>
        </w:tc>
        <w:tc>
          <w:tcPr>
            <w:tcW w:w="27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14 - 18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3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B.3.44. İn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 mut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nun,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 ai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 içe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ve ül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ke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üzer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 dü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şen gö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rev ve 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luk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ye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 bağ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 kav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B.3.45. Ara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 ben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 ve fark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 kar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şın bü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tün 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 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pay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fark ede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rek, da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ha iyi bir dün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mak için her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yin üze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 dü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şen gö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 kav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B.3.46. “Be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nim Eş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siz Yu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vam” 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çen kav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ye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ve doğ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 bir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çim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lanır.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t>Be</w:t>
            </w: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softHyphen/>
              <w:t>li Gün ve Haf</w:t>
            </w: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softHyphen/>
              <w:t>lar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Tu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rizmHaf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 (15-22 Ni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san)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23 Ni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san Ulu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sal Ege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ve Ço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cuk Bay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Dün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tap Gü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nü ve Kü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tüp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Haf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 (23 Ni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san ile baş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yan haf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ta)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A.3.17, B.3.2, B.3.44, B.3.45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Öz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(So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luk)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A.3.1, A.3.20, B.3.1, B.3.21, B.3.27, B.3.30, B.3.42, B.3.43, B.3.45, C.3.1, C.3.6, C.3.9, C.3.21, C.3.23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Eleş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rel Dü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şün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A.3.17, B.3.2, B.3.44, B.3.45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Öz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(So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luk)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A.3.34, B.3.36, C.3.33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 İl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mel Kar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vam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B.3.46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mı için Türk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çe der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 Yaz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öğ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ala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nı: Ken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dini Yazılı Olarak İfade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(Kazanım 1)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Sev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gi, ba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rış ve hoş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rü üze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lacak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tır.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İnsan Hakları ve Vatandaşlık (8): Vatandaş olmanın anlamını kavrar.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Uyarı: Kamu malına zarar vermeme ve vergi verme üzerinde durulacaktır.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Uyarı: Atatürkçülükle ilgili konular (B.3.44-18)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İnsan Hakları ve Vatandaşlık (21): Ortak mirasın korunması greketiğini bilir. (55): Çevre haklarının varlığını bilir.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Anlatım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Soru-yanıt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 xml:space="preserve">Tartışma 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Drama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Örnek olay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Gösteri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Araştırma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Gözlem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9.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Beyin fırtınası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10.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Bireysel çalışma</w:t>
            </w:r>
          </w:p>
          <w:p w:rsidR="001A22AB" w:rsidRPr="007B015E" w:rsidRDefault="001A22AB" w:rsidP="00013212">
            <w:pPr>
              <w:tabs>
                <w:tab w:val="left" w:pos="368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Grupla çalışma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  <w:lang w:val="de-DE"/>
              </w:rPr>
            </w:pP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Ders kitabı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Yardımcı kitaplar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Çalışma kitabı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Ansiklopediler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Eğitim VCD’si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VCD oynatıcı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Televizyon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Atatürk ile ilgili kitaplar, albümler, VCD’ler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9.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Bayrak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10.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İstiklâl Marşı</w:t>
            </w:r>
          </w:p>
          <w:p w:rsidR="001A22AB" w:rsidRPr="007B015E" w:rsidRDefault="001A22AB" w:rsidP="00013212">
            <w:pPr>
              <w:tabs>
                <w:tab w:val="left" w:pos="359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Turizm ile ilgili yayınlar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Ürün dos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 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su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num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Ser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nen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  <w:lang w:val="fr-FR"/>
              </w:rPr>
            </w:pPr>
          </w:p>
        </w:tc>
      </w:tr>
    </w:tbl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</w:p>
    <w:p w:rsidR="001A22AB" w:rsidRPr="00574FFC" w:rsidRDefault="001A22AB" w:rsidP="00013212">
      <w:pPr>
        <w:spacing w:line="240" w:lineRule="auto"/>
        <w:ind w:firstLine="113"/>
        <w:contextualSpacing/>
        <w:jc w:val="center"/>
        <w:rPr>
          <w:rStyle w:val="Normal1"/>
          <w:rFonts w:ascii="Arial Narrow" w:hAnsi="Arial Narrow"/>
          <w:sz w:val="20"/>
        </w:rPr>
      </w:pPr>
      <w:r w:rsidRPr="00574FFC">
        <w:rPr>
          <w:rStyle w:val="Normal1"/>
          <w:rFonts w:ascii="Arial Narrow" w:hAnsi="Arial Narrow"/>
          <w:b/>
          <w:sz w:val="18"/>
        </w:rPr>
        <w:br w:type="page"/>
      </w:r>
    </w:p>
    <w:p w:rsidR="001A22AB" w:rsidRPr="00574FFC" w:rsidRDefault="001A22AB" w:rsidP="00E92C7C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>
        <w:rPr>
          <w:rStyle w:val="Normal1"/>
          <w:rFonts w:ascii="Arial Narrow" w:hAnsi="Arial Narrow"/>
          <w:b/>
          <w:sz w:val="20"/>
        </w:rPr>
        <w:t>ÖZEL İKEM</w:t>
      </w:r>
      <w:r w:rsidRPr="00574FFC">
        <w:rPr>
          <w:rStyle w:val="Normal1"/>
          <w:rFonts w:ascii="Arial Narrow" w:hAnsi="Arial Narrow"/>
          <w:b/>
          <w:sz w:val="20"/>
        </w:rPr>
        <w:t xml:space="preserve"> İLKOKULU HAYAT BİLGİSİ DERSİ</w:t>
      </w:r>
    </w:p>
    <w:p w:rsidR="001A22AB" w:rsidRPr="00574FFC" w:rsidRDefault="001A22AB" w:rsidP="005750F2">
      <w:pPr>
        <w:spacing w:before="20" w:after="20" w:line="240" w:lineRule="auto"/>
        <w:ind w:firstLine="113"/>
        <w:contextualSpacing/>
        <w:jc w:val="center"/>
      </w:pPr>
      <w:r w:rsidRPr="00574FFC">
        <w:rPr>
          <w:rStyle w:val="Normal1"/>
          <w:rFonts w:ascii="Arial Narrow" w:hAnsi="Arial Narrow"/>
          <w:b/>
          <w:sz w:val="20"/>
        </w:rPr>
        <w:t>3. SINIFLAR</w:t>
      </w:r>
      <w:r w:rsidRPr="00574FFC">
        <w:rPr>
          <w:rStyle w:val="Normal1"/>
          <w:rFonts w:ascii="Arial Narrow" w:hAnsi="Arial Narrow"/>
          <w:sz w:val="20"/>
        </w:rPr>
        <w:t xml:space="preserve">  </w:t>
      </w:r>
      <w:r w:rsidRPr="00574FFC">
        <w:rPr>
          <w:rStyle w:val="Normal1"/>
          <w:rFonts w:ascii="Arial Narrow" w:hAnsi="Arial Narrow"/>
          <w:b/>
          <w:sz w:val="20"/>
        </w:rPr>
        <w:t>ÜNİTELENDİRİLMİŞ YILLIK DERS PLANI</w:t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2198"/>
        <w:gridCol w:w="2497"/>
        <w:gridCol w:w="1816"/>
        <w:gridCol w:w="1865"/>
        <w:gridCol w:w="1994"/>
        <w:gridCol w:w="2043"/>
        <w:gridCol w:w="2351"/>
      </w:tblGrid>
      <w:tr w:rsidR="001A22AB" w:rsidRPr="007B015E" w:rsidTr="00E92C7C">
        <w:trPr>
          <w:cantSplit/>
          <w:trHeight w:val="284"/>
          <w:jc w:val="center"/>
        </w:trPr>
        <w:tc>
          <w:tcPr>
            <w:tcW w:w="15782" w:type="dxa"/>
            <w:gridSpan w:val="1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  <w:lang w:val="de-DE"/>
              </w:rPr>
              <w:t xml:space="preserve">3. TEMA: DÜN, BUGÜN, YARIN  </w:t>
            </w:r>
          </w:p>
        </w:tc>
      </w:tr>
      <w:tr w:rsidR="001A22AB" w:rsidRPr="007B015E" w:rsidTr="00E92C7C">
        <w:trPr>
          <w:cantSplit/>
          <w:trHeight w:val="827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1A22AB" w:rsidRPr="007B015E" w:rsidRDefault="001A22AB" w:rsidP="00013212">
            <w:pPr>
              <w:spacing w:line="240" w:lineRule="auto"/>
              <w:ind w:left="113"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BECERİLER (DERS İÇİ)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DİĞER DERSLERLE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KAZANIMLA İLGİLİ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KİŞİSEL NİTELİKLER</w:t>
            </w: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 DİSİPLİNLER VE ATATÜRKÇÜLÜK</w:t>
            </w: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 ÖĞRETME YÖNTEM VE TEKNİKLERİ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KULLANILAN EĞİTİM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ÖLÇME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1A22AB" w:rsidRPr="007B015E" w:rsidTr="00E92C7C">
        <w:trPr>
          <w:cantSplit/>
          <w:trHeight w:val="8131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bCs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bCs/>
                <w:sz w:val="20"/>
              </w:rPr>
              <w:t>N</w:t>
            </w: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bCs/>
                <w:sz w:val="20"/>
              </w:rPr>
            </w:pP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bCs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bCs/>
                <w:sz w:val="20"/>
              </w:rPr>
              <w:t>İ</w:t>
            </w: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bCs/>
                <w:sz w:val="20"/>
              </w:rPr>
            </w:pP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bCs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bCs/>
                <w:sz w:val="20"/>
              </w:rPr>
              <w:t>S</w:t>
            </w: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bCs/>
                <w:sz w:val="20"/>
              </w:rPr>
            </w:pP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bCs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bCs/>
                <w:sz w:val="20"/>
              </w:rPr>
              <w:t>A</w:t>
            </w: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bCs/>
                <w:sz w:val="20"/>
              </w:rPr>
            </w:pP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bCs/>
                <w:sz w:val="20"/>
              </w:rPr>
              <w:t>N</w:t>
            </w:r>
            <w:r w:rsidRPr="007B015E">
              <w:rPr>
                <w:rStyle w:val="Normal1"/>
                <w:rFonts w:ascii="Arial Narrow" w:hAnsi="Arial Narrow" w:cs="Arial"/>
                <w:sz w:val="20"/>
              </w:rPr>
              <w:t xml:space="preserve"> 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21 - 25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3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C.3.1. Ön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 yıl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tek ba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 hâl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şim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 dav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ayırt eder ve 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man için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or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 çı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kan bu 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min 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açık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C.3.2. Ken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nin ve 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ygu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 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min yüz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 ve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 na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sıl yan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fark eder.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C.3.3. Ken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nin ve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 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ne-ba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 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 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man için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 olu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şan 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 fark eder ve bun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söz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lü ya da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ola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rak su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C.3.4.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te, mes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se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ken göz önün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bu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lun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ken nok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hak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A.3.1, A.3.20, B.3.1, B.3.21, B.3.27, B.3.30, B.3.42, B.3.43, B.3.45, C.3.1, C.3.6, C.3.9, C.3.21, C.3.23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Eleş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rel Dü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şün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B.3.10, B.3.32, C.3.1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Öz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(Ken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ve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iz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geliştir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A.3.5, C.3.2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Öz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(Duy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gu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A.3.4, A.3.5, A.3.6, B.3.14, B.3.15, B.3.19, C.3.2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İle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şim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C.3.2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mı için Türk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çe der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 Gör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Oku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ve Gör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Su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 öğ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ala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nı:Gör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Oku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8)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C.3.3, C.3.11, C.3.14, C.3.17, C.3.19, C.3.24, C.3.28, C.3.29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min 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mel Kav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şim)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A.3.18, A.3.21, B.3.26, B.3.35, C.3.3, C.3.11, C.3.12, C.3.13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nımlar; Türk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yi Doğ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ru,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ve Gü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zel 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Kari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yer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(5): 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man için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şen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 fark eder.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Reh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ve Psi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jik Da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(6): İn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 yaş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iler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çe bü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yüp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fark eder.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Sağ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 Kül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rü (10): Baş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 duy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olur.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tım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 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ru-ya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nıt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 Tar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 xml:space="preserve">ma 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 Dra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 Ör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nek olay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 Gös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 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 Göz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9.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yin fır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10.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11. Grup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 çalış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Ders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 Yar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 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 Eği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VCD’si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 VCD oy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 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viz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yon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 Ata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türk ile 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al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büm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ler, VCD’ler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9. Bay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rak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10. İs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lâl Mar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11. Tu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rizm ile 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su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 yap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 Göz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 for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nun dol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ması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nen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  <w:lang w:val="fr-FR"/>
              </w:rPr>
            </w:pPr>
          </w:p>
        </w:tc>
      </w:tr>
    </w:tbl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2198"/>
        <w:gridCol w:w="2497"/>
        <w:gridCol w:w="1816"/>
        <w:gridCol w:w="1865"/>
        <w:gridCol w:w="1994"/>
        <w:gridCol w:w="2043"/>
        <w:gridCol w:w="2351"/>
      </w:tblGrid>
      <w:tr w:rsidR="001A22AB" w:rsidRPr="007B015E" w:rsidTr="00E92C7C">
        <w:trPr>
          <w:cantSplit/>
          <w:trHeight w:val="284"/>
          <w:jc w:val="center"/>
        </w:trPr>
        <w:tc>
          <w:tcPr>
            <w:tcW w:w="15782" w:type="dxa"/>
            <w:gridSpan w:val="1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  <w:lang w:val="de-DE"/>
              </w:rPr>
              <w:t>3. TEMA: DÜN, BUGÜN, YARIN</w:t>
            </w:r>
          </w:p>
        </w:tc>
      </w:tr>
      <w:tr w:rsidR="001A22AB" w:rsidRPr="007B015E" w:rsidTr="00E92C7C">
        <w:trPr>
          <w:cantSplit/>
          <w:trHeight w:val="827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1A22AB" w:rsidRPr="007B015E" w:rsidRDefault="001A22AB" w:rsidP="00013212">
            <w:pPr>
              <w:spacing w:line="240" w:lineRule="auto"/>
              <w:ind w:left="113"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BECERİLER (DERS İÇİ)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DİĞER DERSLERLE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KAZANIMLA İLGİLİ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KİŞİSEL NİTELİKLER</w:t>
            </w: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 DİSİPLİNLER VE ATATÜRKÇÜLÜK</w:t>
            </w: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 ÖĞRETME YÖNTEM VE TEKNİKLERİ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KULLANILAN EĞİTİM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ÖLÇME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1A22AB" w:rsidRPr="007B015E" w:rsidTr="00E92C7C">
        <w:trPr>
          <w:cantSplit/>
          <w:trHeight w:val="3438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N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İ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S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N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M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Y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I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S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28 - 02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3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C.3.5. Ata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türk’ün 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 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gu ve olay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sa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nat yo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luy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 ifa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eder.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C.3.6. Ata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türk’ün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özel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 ile ulu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sal bir 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der 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 ara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bağ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 ku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C.3.7. Ata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türk’ün ulu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sal bir 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der ola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rak Türk mil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 yap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 hiz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 açık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t>Be</w:t>
            </w: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softHyphen/>
              <w:t>li Gün ve Haf</w:t>
            </w: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softHyphen/>
              <w:t>lar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Trafik ve İlk Yardım Haftası (Mayıs ayının ilk haftası)</w:t>
            </w:r>
          </w:p>
          <w:p w:rsidR="001A22AB" w:rsidRPr="007B015E" w:rsidRDefault="001A22AB" w:rsidP="003E5FCD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A.3.26, A.3.33, B.3.3, B.3.11, B.3.13, B.3.20, C.3.5, C.3.10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 Dü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şün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C.3.5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mı için Türk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çe der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 Yaz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öğ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ala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nı:Tür, Yön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tem ve Tek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 Uy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gun Yaz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4)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A.3.1, A.3.20, B.3.1, B.3.21, B.3.27, B.3.30, B.3.42, B.3.43, B.3.45, C.3.1, C.3.6, C.3.9, C.3.21, C.3.23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Eleş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tirel Düşün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becerisini geliş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meye yönelik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A.3.1, A.3.10, A.3.21, B.3.8, B.3.12, B.3.19, B.3.23, B.3.30, C.3.7, C.3.11, C.3.14, C.3.15, C.3.23, C.3.25,   C.3.27 numaralı kazanımlar, Araştırma becerisini geliştirmeye yöneliktir.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Vatan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üze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Va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üze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durulacak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Uyarı: Atatürkçülük ile ilgili konular (C.3.5-11)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Uyarı: Atatürkçülük ile ilgili konular (C.3.6-13-15)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Atatürkçülük ile ilgili konular (C.3.7-14)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Anlatım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 Soru-yanıt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3. Tartışma 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 Araştırma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 Gözlem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 Örnek olay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 Gösteri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 Drama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9. Beyin fırtınası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10. Bireysel çalışma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11. Grupla çalışma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Ders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 Yar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 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 Eği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VCD’si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 VCD oy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 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viz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yon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 Ula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şım araç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 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es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 ve ye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9. 23 Ni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san ile 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ler, fo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toğ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raf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VCD’ler, çe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Göz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 for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nun dol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Ser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 Bay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ram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 bo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yun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ca öğ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dav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 göz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</w:tr>
    </w:tbl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</w:p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  <w:r w:rsidRPr="00574FFC">
        <w:rPr>
          <w:rStyle w:val="Normal1"/>
          <w:rFonts w:ascii="Arial Narrow" w:hAnsi="Arial Narrow"/>
          <w:b/>
          <w:sz w:val="18"/>
        </w:rPr>
        <w:br w:type="page"/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2198"/>
        <w:gridCol w:w="2497"/>
        <w:gridCol w:w="1816"/>
        <w:gridCol w:w="1865"/>
        <w:gridCol w:w="1994"/>
        <w:gridCol w:w="2043"/>
        <w:gridCol w:w="2351"/>
      </w:tblGrid>
      <w:tr w:rsidR="001A22AB" w:rsidRPr="007B015E" w:rsidTr="00E92C7C">
        <w:trPr>
          <w:cantSplit/>
          <w:trHeight w:val="284"/>
          <w:jc w:val="center"/>
        </w:trPr>
        <w:tc>
          <w:tcPr>
            <w:tcW w:w="15782" w:type="dxa"/>
            <w:gridSpan w:val="1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  <w:lang w:val="de-DE"/>
              </w:rPr>
              <w:t>3. TEMA: DÜN, BUGÜN, YARIN</w:t>
            </w:r>
          </w:p>
        </w:tc>
      </w:tr>
      <w:tr w:rsidR="001A22AB" w:rsidRPr="007B015E" w:rsidTr="00E92C7C">
        <w:trPr>
          <w:cantSplit/>
          <w:trHeight w:val="827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1A22AB" w:rsidRPr="007B015E" w:rsidRDefault="001A22AB" w:rsidP="00013212">
            <w:pPr>
              <w:spacing w:line="240" w:lineRule="auto"/>
              <w:ind w:left="113"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BECERİLER (DERS İÇİ)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DİĞER DERSLERLE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KAZANIMLA İLGİLİ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KİŞİSEL NİTELİKLER</w:t>
            </w: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 DİSİPLİNLER VE ATATÜRKÇÜLÜK</w:t>
            </w: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 ÖĞRETME YÖNTEM VE TEKNİKLERİ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KULLANILAN EĞİTİM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ÖLÇME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1A22AB" w:rsidRPr="007B015E" w:rsidTr="00E92C7C">
        <w:trPr>
          <w:cantSplit/>
          <w:trHeight w:val="3438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M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Y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I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S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05 - 09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3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C.3.8. 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ğer ül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 bay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rek bay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mız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 olan ben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ve fark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C.3.9. Bay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ram kut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rak, mil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lî bay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ram gün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 geç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nan 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hî olay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ara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bağ ku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C.3.10. Cum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hu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zi 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mak, güç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mek ve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mek için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hak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fi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üretir.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t>Be</w:t>
            </w: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softHyphen/>
              <w:t>li Gün ve Haf</w:t>
            </w: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softHyphen/>
              <w:t>lar</w:t>
            </w:r>
          </w:p>
          <w:p w:rsidR="001A22AB" w:rsidRPr="007B015E" w:rsidRDefault="001A22AB" w:rsidP="003E5FCD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de-DE"/>
              </w:rPr>
            </w:pPr>
            <w:r w:rsidRPr="007B015E">
              <w:rPr>
                <w:rStyle w:val="Normal1"/>
                <w:rFonts w:ascii="Arial Narrow" w:hAnsi="Arial Narrow"/>
                <w:sz w:val="20"/>
                <w:lang w:val="de-DE"/>
              </w:rPr>
              <w:t>Müzeler Haftası (10 – 16 Mayıs)</w:t>
            </w:r>
          </w:p>
          <w:p w:rsidR="001A22AB" w:rsidRPr="007B015E" w:rsidRDefault="001A22AB" w:rsidP="003E5FCD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de-DE"/>
              </w:rPr>
            </w:pPr>
            <w:r w:rsidRPr="007B015E">
              <w:rPr>
                <w:rStyle w:val="Normal1"/>
                <w:rFonts w:ascii="Arial Narrow" w:hAnsi="Arial Narrow"/>
                <w:sz w:val="20"/>
                <w:lang w:val="de-DE"/>
              </w:rPr>
              <w:t>Engelliler Haftası (10 – 16 Mayıs)</w:t>
            </w:r>
          </w:p>
          <w:p w:rsidR="001A22AB" w:rsidRPr="007B015E" w:rsidRDefault="001A22AB" w:rsidP="003E5FCD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de-DE"/>
              </w:rPr>
            </w:pPr>
            <w:r w:rsidRPr="007B015E">
              <w:rPr>
                <w:rStyle w:val="Normal1"/>
                <w:rFonts w:ascii="Arial Narrow" w:hAnsi="Arial Narrow"/>
                <w:sz w:val="20"/>
                <w:lang w:val="de-DE"/>
              </w:rPr>
              <w:t>Hava Şehitlerini Anma Günü (15 Mayıs)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A.3.2, C.3.8, C.3.15, C.3.16, C.3.18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min 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mel Kav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/ Ben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A.3.1, A.3.20, B.3.1, B.3.21, B.3.27, B.3.30, B.3.42, B.3.43, B.3.45, C.3.1, C.3.6, C.3.9, C.3.21, C.3.23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Eleş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rel Dü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şün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A.3.19, A.3.20, A.3.32, B.3.20, C.3.9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Öz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(Ka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lım, Pay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şım, İş Bir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 ve 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kım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 Yap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A.3.26, A.3.33, B.3.3, B.3.11, B.3.13, B.3.20, C.3.5, C.3.10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 Dü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şün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A.3.3, A.3.19, B.3.20, C.3.10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nımlar,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rar ver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yönelik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Vatan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lik, kül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rel 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 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ve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üze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Vatan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lik, kül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rel 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 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ve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üze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Uya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rı: 23 Ni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san Ulu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sal Ege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 ve Ço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cuk Bay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mı ile 19 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yıs Ata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türk’ü 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ve Genç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ve Spor Bay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mı’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 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lam ve öne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 üze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tır.Bu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nım, 23 Ni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san Ulu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sal Ege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ve Ço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cuk Bay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mı ile 19 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yıs Ata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türk’ü 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ve Genç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ve Spor Bay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ramı’na denk gelen haf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tada 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lenecek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Uya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rı: Cum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hu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zin geç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ten gü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ze var 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ğu ve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 de var ola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 vur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 (“Cum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hu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 biz kur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duk, onu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cak ve yük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tecek olan siz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siniz.” M. Kemal ATATÜRK vecizesine değinilecektir.).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Anlatım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 Soru-yanıt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3. Tartışma 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 Araştırma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 Gözlem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 Örnek olay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 Gösteri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 Drama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9. Beyin fırtınası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10. Bireysel çalışma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11. Grupla çalışma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Ders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 Yar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 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 Eği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VCD’si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 VCD oy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 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viz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yon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 Ula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şım araç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ile 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es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 ve ye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9. 23 Ni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san ile 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ler, fo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toğ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raf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VCD’ler, çe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Öz 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for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nun dol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 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kâ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 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lıp dol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 Pro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je yap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 Ser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ile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nen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</w:tr>
    </w:tbl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</w:p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  <w:r w:rsidRPr="00574FFC">
        <w:rPr>
          <w:rStyle w:val="Normal1"/>
          <w:rFonts w:ascii="Arial Narrow" w:hAnsi="Arial Narrow"/>
          <w:b/>
          <w:sz w:val="18"/>
        </w:rPr>
        <w:br w:type="page"/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2198"/>
        <w:gridCol w:w="2497"/>
        <w:gridCol w:w="1816"/>
        <w:gridCol w:w="1865"/>
        <w:gridCol w:w="1994"/>
        <w:gridCol w:w="2043"/>
        <w:gridCol w:w="2351"/>
      </w:tblGrid>
      <w:tr w:rsidR="001A22AB" w:rsidRPr="007B015E" w:rsidTr="00E92C7C">
        <w:trPr>
          <w:cantSplit/>
          <w:trHeight w:val="284"/>
          <w:jc w:val="center"/>
        </w:trPr>
        <w:tc>
          <w:tcPr>
            <w:tcW w:w="15782" w:type="dxa"/>
            <w:gridSpan w:val="1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  <w:lang w:val="de-DE"/>
              </w:rPr>
              <w:t>3. TEMA: DÜN, BUGÜN, YARIN</w:t>
            </w:r>
          </w:p>
        </w:tc>
      </w:tr>
      <w:tr w:rsidR="001A22AB" w:rsidRPr="007B015E" w:rsidTr="00E92C7C">
        <w:trPr>
          <w:cantSplit/>
          <w:trHeight w:val="827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1A22AB" w:rsidRPr="007B015E" w:rsidRDefault="001A22AB" w:rsidP="00013212">
            <w:pPr>
              <w:spacing w:line="240" w:lineRule="auto"/>
              <w:ind w:left="113"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BECERİLER (DERS İÇİ)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DİĞER DERSLERLE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KAZANIMLA İLGİLİ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KİŞİSEL NİTELİKLER</w:t>
            </w: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 DİSİPLİNLER VE ATATÜRKÇÜLÜK</w:t>
            </w: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 ÖĞRETME YÖNTEM VE TEKNİKLERİ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KULLANILAN EĞİTİM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ÖLÇME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1A22AB" w:rsidRPr="007B015E" w:rsidTr="00E92C7C">
        <w:trPr>
          <w:cantSplit/>
          <w:trHeight w:val="7684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M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Y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I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S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12 - 16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3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 C.3.11. Ula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şım araç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 geç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ten gü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ze na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sıl bir 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şim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rak bul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nıf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 su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C.3.12.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ğin tek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jik bir ürü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nü 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bu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 akı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 ve 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gün bir şe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ifa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eder.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C.3.13. Bil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 gün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lük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mız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han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 amaç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 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 hak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fark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dan bil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 top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ve su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par.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C.3.14. Geç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ten gü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ze ile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şim tek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ji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mey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len 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 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de-DE"/>
              </w:rPr>
            </w:pPr>
          </w:p>
          <w:p w:rsidR="001A22AB" w:rsidRPr="007B015E" w:rsidRDefault="001A22AB" w:rsidP="003E5FCD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t>Be</w:t>
            </w: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softHyphen/>
              <w:t>li Gün ve Haf</w:t>
            </w: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softHyphen/>
              <w:t>lar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  <w:lang w:val="de-DE"/>
              </w:rPr>
              <w:t>19 Mayıs Atatürk’ü Anma ve Gençlik ve Spor Bayramı</w:t>
            </w: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C.3.3, C.3.11, C.3.14, C.3.17, C.3.19,C.3.24, C.3.28, C.3.29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min 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mel Kav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şim)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A.3.1, A.3.10, A.3.21, B.3.8, B.3.12, B.3.19, B.3.23, B.3.30, C.3.7, C.3.11, C.3.14, C.3.15, C.3.23, C.3.25, C.3.27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A.3.18, A.3.21, B.3.26, B.3.35, C.3.3, C.3.11, C.3.12, C.3.13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nımlar; Türk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yi Doğ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ru,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ve Gü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zel 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C.3.11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mı için Türk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çe der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 Gör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Oku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ve Gör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Su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 öğ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ala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nı:Gör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Su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 (Ka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3)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A.3.26, A.3.33, B.3.22, B.3.35, C.3.12, C.3.30, C.3.32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Kay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(Plan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ve Üre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A.3.18, A.3.21, B.3.26, B.3.35, C.3.3, C.3.11, C.3.12, C.3.13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nımlar; Türk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yi Doğ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ru,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ve Gü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zel 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C.3.12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mı için Türk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çe der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 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öğ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ala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nı: Ken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Söz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lü Ola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rak İfa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(Ka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14)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Yenil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açık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 üze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lacak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tım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 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ru-ya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nıt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 Tar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 xml:space="preserve">ma 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 Göz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 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 Ör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nek olay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yin fır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9. Grup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Ders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 Yar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 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 Eği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VCD’si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 VCD oy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 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viz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yon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 Mü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ze ve 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hî 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kân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ile 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ler, fo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toğ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raf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9. Bil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 xml:space="preserve">yar 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10. İlk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 xml:space="preserve"> yar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dım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Pro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je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 Sergileme yapılması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nen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ların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</w:tr>
    </w:tbl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</w:p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</w:p>
    <w:p w:rsidR="001A22AB" w:rsidRPr="00574FFC" w:rsidRDefault="001A22AB" w:rsidP="00CB149A">
      <w:pPr>
        <w:spacing w:line="240" w:lineRule="auto"/>
        <w:contextualSpacing/>
        <w:rPr>
          <w:rStyle w:val="Normal1"/>
          <w:rFonts w:ascii="Arial Narrow" w:hAnsi="Arial Narrow"/>
          <w:sz w:val="20"/>
        </w:rPr>
      </w:pPr>
    </w:p>
    <w:p w:rsidR="001A22AB" w:rsidRPr="00574FFC" w:rsidRDefault="001A22AB" w:rsidP="00E92C7C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>
        <w:rPr>
          <w:rStyle w:val="Normal1"/>
          <w:rFonts w:ascii="Arial Narrow" w:hAnsi="Arial Narrow"/>
          <w:b/>
          <w:sz w:val="20"/>
        </w:rPr>
        <w:t>ÖZEL İKEM</w:t>
      </w:r>
      <w:r w:rsidRPr="00574FFC">
        <w:rPr>
          <w:rStyle w:val="Normal1"/>
          <w:rFonts w:ascii="Arial Narrow" w:hAnsi="Arial Narrow"/>
          <w:b/>
          <w:sz w:val="20"/>
        </w:rPr>
        <w:t xml:space="preserve"> İLKOKULU HAYAT BİLGİSİ DERSİ</w:t>
      </w:r>
    </w:p>
    <w:p w:rsidR="001A22AB" w:rsidRPr="00574FFC" w:rsidRDefault="001A22AB" w:rsidP="005750F2">
      <w:pPr>
        <w:spacing w:before="20" w:after="20" w:line="240" w:lineRule="auto"/>
        <w:ind w:firstLine="113"/>
        <w:contextualSpacing/>
        <w:jc w:val="center"/>
      </w:pPr>
      <w:r w:rsidRPr="00574FFC">
        <w:rPr>
          <w:rStyle w:val="Normal1"/>
          <w:rFonts w:ascii="Arial Narrow" w:hAnsi="Arial Narrow"/>
          <w:b/>
          <w:sz w:val="20"/>
        </w:rPr>
        <w:t>3. SINIFLAR</w:t>
      </w:r>
      <w:r w:rsidRPr="00574FFC">
        <w:rPr>
          <w:rStyle w:val="Normal1"/>
          <w:rFonts w:ascii="Arial Narrow" w:hAnsi="Arial Narrow"/>
          <w:sz w:val="20"/>
        </w:rPr>
        <w:t xml:space="preserve">  </w:t>
      </w:r>
      <w:r w:rsidRPr="00574FFC">
        <w:rPr>
          <w:rStyle w:val="Normal1"/>
          <w:rFonts w:ascii="Arial Narrow" w:hAnsi="Arial Narrow"/>
          <w:b/>
          <w:sz w:val="20"/>
        </w:rPr>
        <w:t>ÜNİTELENDİRİLMİŞ YILLIK DERS PLANI</w:t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2198"/>
        <w:gridCol w:w="2497"/>
        <w:gridCol w:w="1816"/>
        <w:gridCol w:w="1865"/>
        <w:gridCol w:w="1994"/>
        <w:gridCol w:w="2043"/>
        <w:gridCol w:w="2351"/>
      </w:tblGrid>
      <w:tr w:rsidR="001A22AB" w:rsidRPr="007B015E" w:rsidTr="00E92C7C">
        <w:trPr>
          <w:cantSplit/>
          <w:trHeight w:val="284"/>
          <w:jc w:val="center"/>
        </w:trPr>
        <w:tc>
          <w:tcPr>
            <w:tcW w:w="15782" w:type="dxa"/>
            <w:gridSpan w:val="1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t xml:space="preserve">3. TEMA : DÜN, BUGÜN, YARIN  </w:t>
            </w:r>
          </w:p>
        </w:tc>
      </w:tr>
      <w:tr w:rsidR="001A22AB" w:rsidRPr="007B015E" w:rsidTr="00E92C7C">
        <w:trPr>
          <w:cantSplit/>
          <w:trHeight w:val="827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1A22AB" w:rsidRPr="007B015E" w:rsidRDefault="001A22AB" w:rsidP="00013212">
            <w:pPr>
              <w:spacing w:line="240" w:lineRule="auto"/>
              <w:ind w:left="113"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BECERİLER (DERS İÇİ)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DİĞER DERSLERLE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KAZANIMLA İLGİLİ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KİŞİSEL NİTELİKLER</w:t>
            </w: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 DİSİPLİNLER VE ATATÜRKÇÜLÜK</w:t>
            </w: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 ÖĞRETME YÖNTEM VE TEKNİKLERİ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KULLANILAN EĞİTİM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ÖLÇME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1A22AB" w:rsidRPr="007B015E" w:rsidTr="00E92C7C">
        <w:trPr>
          <w:cantSplit/>
          <w:trHeight w:val="7705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M</w:t>
            </w: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Y</w:t>
            </w: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I</w:t>
            </w: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3E5FCD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S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20"/>
              </w:rPr>
            </w:pP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19 - 23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3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C.3.18. Can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 or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tak özel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C.3.19. Can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şim aşa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ayırt eder ve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C.3.20. Can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 bir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na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sıl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rak ara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 kar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ba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 kav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C.3.21. Can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ve can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sız var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ara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 iliş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yi 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rak kar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 kav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  <w:lang w:val="de-DE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A.3.2, C.3.8, C.3.5, C.3.16, C.3.18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min 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mel kav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lik/Ben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C.3.3, C.3.11, C.3.14, C.3.17, C.3.19, C.3.24, C.3.28, C.3.29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min 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mel Kav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şim)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A.3.4, C.3.20, C.3.21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min 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mel Kav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ma(Et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şim)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B.3.2, C.3.20, C.3.22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min 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mel Kav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(Kar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Ba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A.3.1, A.3.20, B.3.1, B.3.21, B.3.27, B.3.30, B.3.42, B.3.43, B.3.45, C.3.1, C.3.6, C.3.9, C.3.21, C.3.23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Eleş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rel Dü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şün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A.3.4, C.3.20, C.3.21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min 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mel Kav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şim)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Kişi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ni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den öz say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gı ve kül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rel 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 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ve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üze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  <w:lang w:val="fr-FR"/>
              </w:rPr>
            </w:pP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Uya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rı: Mad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nin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tı,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vı ve gaz hâ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üze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  <w:lang w:val="fr-FR"/>
              </w:rPr>
            </w:pP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tım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 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nıt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 Tar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 xml:space="preserve">ma 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 Göz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 Prob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 çöz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 Gös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rak,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rak öğrenme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 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9. Göz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10.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yin fır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11.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12. Grup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Ders kitabı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 Yardımcı kitaplar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 Çalışma kitabı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 Eğitim VCD’si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 VCD oynatıcı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 Televizyon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 Ansiklopediler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 Isıtıcı, buz, su kaplar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9. Takvim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10. Meteoroloji yayınları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11. Atatürk ile ilgili VCD’ler 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12. Gazete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  <w:lang w:val="fr-FR"/>
              </w:rPr>
            </w:pP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Çok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tan seç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test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tab/>
              <w:t>Pro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je yap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 Uzun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nen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ların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  <w:lang w:val="fr-FR"/>
              </w:rPr>
            </w:pPr>
          </w:p>
        </w:tc>
      </w:tr>
    </w:tbl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</w:p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  <w:r w:rsidRPr="00574FFC">
        <w:rPr>
          <w:rStyle w:val="Normal1"/>
          <w:rFonts w:ascii="Arial Narrow" w:hAnsi="Arial Narrow"/>
          <w:b/>
          <w:sz w:val="18"/>
        </w:rPr>
        <w:br w:type="page"/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2198"/>
        <w:gridCol w:w="2497"/>
        <w:gridCol w:w="1816"/>
        <w:gridCol w:w="1865"/>
        <w:gridCol w:w="1994"/>
        <w:gridCol w:w="2043"/>
        <w:gridCol w:w="2351"/>
      </w:tblGrid>
      <w:tr w:rsidR="001A22AB" w:rsidRPr="007B015E" w:rsidTr="00E92C7C">
        <w:trPr>
          <w:cantSplit/>
          <w:trHeight w:val="284"/>
          <w:jc w:val="center"/>
        </w:trPr>
        <w:tc>
          <w:tcPr>
            <w:tcW w:w="15782" w:type="dxa"/>
            <w:gridSpan w:val="1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t>3. TEMA : DÜN, BUGÜN, YARIN</w:t>
            </w:r>
          </w:p>
        </w:tc>
      </w:tr>
      <w:tr w:rsidR="001A22AB" w:rsidRPr="007B015E" w:rsidTr="00E92C7C">
        <w:trPr>
          <w:cantSplit/>
          <w:trHeight w:val="827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1A22AB" w:rsidRPr="007B015E" w:rsidRDefault="001A22AB" w:rsidP="00013212">
            <w:pPr>
              <w:spacing w:line="240" w:lineRule="auto"/>
              <w:ind w:left="113"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BECERİLER (DERS İÇİ)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DİĞER DERSLERLE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KAZANIMLA İLGİLİ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KİŞİSEL NİTELİKLER</w:t>
            </w: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 DİSİPLİNLER VE ATATÜRKÇÜLÜK</w:t>
            </w: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 ÖĞRETME YÖNTEM VE TEKNİKLERİ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KULLANILAN EĞİTİM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ÖLÇME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1A22AB" w:rsidRPr="007B015E" w:rsidTr="00E92C7C">
        <w:trPr>
          <w:cantSplit/>
          <w:trHeight w:val="7403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M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 xml:space="preserve"> </w:t>
            </w:r>
          </w:p>
          <w:p w:rsidR="001A22AB" w:rsidRPr="007B015E" w:rsidRDefault="001A22AB" w:rsidP="001E4ADA">
            <w:pPr>
              <w:spacing w:line="240" w:lineRule="auto"/>
              <w:contextualSpacing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1A22AB" w:rsidRPr="007B015E" w:rsidRDefault="001A22AB" w:rsidP="001E4ADA">
            <w:pPr>
              <w:spacing w:line="240" w:lineRule="auto"/>
              <w:contextualSpacing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1E4ADA">
            <w:pPr>
              <w:spacing w:line="240" w:lineRule="auto"/>
              <w:contextualSpacing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Y</w:t>
            </w:r>
          </w:p>
          <w:p w:rsidR="001A22AB" w:rsidRPr="007B015E" w:rsidRDefault="001A22AB" w:rsidP="001E4ADA">
            <w:pPr>
              <w:spacing w:line="240" w:lineRule="auto"/>
              <w:contextualSpacing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1E4ADA">
            <w:pPr>
              <w:spacing w:line="240" w:lineRule="auto"/>
              <w:contextualSpacing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I</w:t>
            </w:r>
          </w:p>
          <w:p w:rsidR="001A22AB" w:rsidRPr="007B015E" w:rsidRDefault="001A22AB" w:rsidP="001E4ADA">
            <w:pPr>
              <w:spacing w:line="240" w:lineRule="auto"/>
              <w:contextualSpacing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1E4ADA">
            <w:pPr>
              <w:spacing w:line="240" w:lineRule="auto"/>
              <w:contextualSpacing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S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26 - 30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3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C.3.22.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rey, top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lum ve çev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 ara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 kar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ba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 kav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rar ve bu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 gös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ren ör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ve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C.3.23. Do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 su dön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nün na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sıl ger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 hak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rak çı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B.3.2, C.3.20, C.3.22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min 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mel Kav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(Kar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Ba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A.3.1, A.3.10, A.3.21, B.3.8, B.3.12, B.3.19, B.3.23, B.3.30, C.3.7, C.3.11, C.3.14, C.3.15, C.3.23, C.3.25, C.3.27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A.3.1, A.3.20, B.3.1, B.3.21, B.3.27, B.3.30, B.3.42, B.3.43, B.3.45, C.3.1, C.3.6, C.3.9, C.3.21, C.3.23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Eleştirel Dü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şün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C.3.23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nım, tar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ile 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A.2.21, C.3.3, C.3.11, C.3.14, C.3.17, C.3.19., C.3.24, C.3.28, C.3.29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min 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mel Kav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şim)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iştir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A.3.1, A.3.10, A.3.21, B.3.8, B.3.12, B.3.19, B.3.23, B.3.30, C.3.7, C.3.11, C.3.14, C.3.15, C.3.23, C.3.25, C.3.27 numaralı kazanımlar, Araştırma becerisini geliştirmeye yöneliktir.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tım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 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ru-ya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nıt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 Tar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 xml:space="preserve">ma 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 Göz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 Prob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 çöz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 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 Göz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yin fır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9. Gös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rip yap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10.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11. Grup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Ders kitabı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 Yardımcı kitaplar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 Çalışma kitabı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 Eğitim VCD’si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 VCD oynatıcı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 Televizyon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 Ansiklopediler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 Çeşitli saatler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9. Yerküre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10. Doğa olayları ile ilgili afişler, resimler, levhalar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kâ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 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tıp dol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 Öğ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ürün dos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 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nen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</w:tr>
    </w:tbl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</w:p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  <w:r w:rsidRPr="00574FFC">
        <w:rPr>
          <w:rStyle w:val="Normal1"/>
          <w:rFonts w:ascii="Arial Narrow" w:hAnsi="Arial Narrow"/>
          <w:b/>
          <w:sz w:val="18"/>
        </w:rPr>
        <w:br w:type="page"/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2198"/>
        <w:gridCol w:w="2497"/>
        <w:gridCol w:w="1816"/>
        <w:gridCol w:w="1865"/>
        <w:gridCol w:w="1994"/>
        <w:gridCol w:w="2043"/>
        <w:gridCol w:w="2351"/>
      </w:tblGrid>
      <w:tr w:rsidR="001A22AB" w:rsidRPr="007B015E" w:rsidTr="00E92C7C">
        <w:trPr>
          <w:cantSplit/>
          <w:trHeight w:val="284"/>
          <w:jc w:val="center"/>
        </w:trPr>
        <w:tc>
          <w:tcPr>
            <w:tcW w:w="15782" w:type="dxa"/>
            <w:gridSpan w:val="1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t>3. TEMA : DÜN, BUGÜN, YARIN</w:t>
            </w:r>
          </w:p>
        </w:tc>
      </w:tr>
      <w:tr w:rsidR="001A22AB" w:rsidRPr="007B015E" w:rsidTr="00E92C7C">
        <w:trPr>
          <w:cantSplit/>
          <w:trHeight w:val="827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1A22AB" w:rsidRPr="007B015E" w:rsidRDefault="001A22AB" w:rsidP="00013212">
            <w:pPr>
              <w:spacing w:line="240" w:lineRule="auto"/>
              <w:ind w:left="113"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BECERİLER (DERS İÇİ)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DİĞER DERSLERLE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KAZANIMLA İLGİLİ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KİŞİSEL NİTELİKLER</w:t>
            </w: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 DİSİPLİNLER VE ATATÜRKÇÜLÜK</w:t>
            </w: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 ÖĞRETME YÖNTEM VE TEKNİKLERİ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KULLANILAN EĞİTİM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ÖLÇME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1A22AB" w:rsidRPr="007B015E" w:rsidTr="00E92C7C">
        <w:trPr>
          <w:cantSplit/>
          <w:trHeight w:val="2370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H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 xml:space="preserve"> Z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İ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N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02 - 06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3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C.3.24. Isı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lan mad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 uğ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 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 göz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C.3.25. Tak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 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rak 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va du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mun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 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 gün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lük, haf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lık, 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 ola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rak göz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ve göz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 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nuç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gra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fik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 gös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rir, 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oro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ji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nin tah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 kar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C.3.26. Fark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va 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 tra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fik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açık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C.3.27. Ay’ın gö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şün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 fark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göz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C.3.28. Dün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ya’nın 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  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cun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olu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şan 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şim ve sü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 al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lar.</w:t>
            </w: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  <w:p w:rsidR="001A22AB" w:rsidRPr="007B015E" w:rsidRDefault="001A22AB" w:rsidP="00013212">
            <w:pPr>
              <w:tabs>
                <w:tab w:val="left" w:pos="17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C.3.29. Mev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 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gü 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man 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göz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nen 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şim ve sü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 al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C.3.26.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nım,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min Tem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 Kav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den-So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nuç İliş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A.3.1, A.3.10, A.3.21, B.3.8, B.3.12, B.3.19, B.3.23, B.3.30, C.3.7, C.3.11, C.3.14, C.3.15, C.3.23, C.3.25, C.3.27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Araş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C.3.3, C.3.11, C.3.14, C.3.17, C.3.19, C.3.24, C.3.28, C.3.29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min 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mel Kav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şim)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C.3.16, C.3.28, C.3.29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mlar,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min 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mel Kav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(Sü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yönelik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tım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 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ru-ya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nıt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 Tar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 xml:space="preserve">ma 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 Göz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 Prob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lem çöz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 Ör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nek olay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yin fır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sel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9. Grup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Ders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 Yar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tap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 Eği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VCD’si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 VCD oy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 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viz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yon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 Söz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lük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zım kı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zu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9. Mev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 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ler, afiş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10. Trafik fotoğ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raf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Pro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je 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 Tar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 Uzun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so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su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num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 Öğ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ürün dos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 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nen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</w:tr>
    </w:tbl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</w:p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  <w:r w:rsidRPr="00574FFC">
        <w:rPr>
          <w:rStyle w:val="Normal1"/>
          <w:rFonts w:ascii="Arial Narrow" w:hAnsi="Arial Narrow"/>
          <w:b/>
          <w:sz w:val="18"/>
        </w:rPr>
        <w:br w:type="page"/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2198"/>
        <w:gridCol w:w="2497"/>
        <w:gridCol w:w="1816"/>
        <w:gridCol w:w="1865"/>
        <w:gridCol w:w="1994"/>
        <w:gridCol w:w="2043"/>
        <w:gridCol w:w="2351"/>
      </w:tblGrid>
      <w:tr w:rsidR="001A22AB" w:rsidRPr="007B015E" w:rsidTr="00E92C7C">
        <w:trPr>
          <w:cantSplit/>
          <w:trHeight w:val="284"/>
          <w:jc w:val="center"/>
        </w:trPr>
        <w:tc>
          <w:tcPr>
            <w:tcW w:w="15782" w:type="dxa"/>
            <w:gridSpan w:val="1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t>3. TEMA : DÜN, BUGÜN, YARIN</w:t>
            </w:r>
          </w:p>
        </w:tc>
      </w:tr>
      <w:tr w:rsidR="001A22AB" w:rsidRPr="007B015E" w:rsidTr="00E92C7C">
        <w:trPr>
          <w:cantSplit/>
          <w:trHeight w:val="827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AY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DERS</w:t>
            </w:r>
          </w:p>
          <w:p w:rsidR="001A22AB" w:rsidRPr="007B015E" w:rsidRDefault="001A22AB" w:rsidP="00013212">
            <w:pPr>
              <w:spacing w:line="240" w:lineRule="auto"/>
              <w:ind w:left="113" w:right="113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SAATİ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KAZANIMLAR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BECERİLER (DERS İÇİ)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DİĞER DERSLERLE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KAZANIMLA İLGİLİ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KİŞİSEL NİTELİKLER</w:t>
            </w: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9"/>
                <w:szCs w:val="19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 DİSİPLİNLER VE ATATÜRKÇÜLÜK</w:t>
            </w: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ÖĞRENME -  ÖĞRETME YÖNTEM VE TEKNİKLERİ</w:t>
            </w: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KULLANILAN EĞİTİM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TEKNOLOJİLERİ,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ÖLÇME VE 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16"/>
                <w:szCs w:val="16"/>
              </w:rPr>
              <w:t xml:space="preserve">DEĞERLENDİRME </w:t>
            </w:r>
          </w:p>
        </w:tc>
      </w:tr>
      <w:tr w:rsidR="001A22AB" w:rsidRPr="007B015E" w:rsidTr="00E92C7C">
        <w:trPr>
          <w:cantSplit/>
          <w:trHeight w:val="2250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H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Z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İ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R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A</w:t>
            </w: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</w:p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N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09 - 13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A22AB" w:rsidRPr="007B015E" w:rsidRDefault="001A22AB" w:rsidP="00013212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Arial"/>
                <w:b/>
                <w:sz w:val="20"/>
              </w:rPr>
            </w:pPr>
            <w:r w:rsidRPr="007B015E">
              <w:rPr>
                <w:rStyle w:val="Normal1"/>
                <w:rFonts w:ascii="Arial Narrow" w:hAnsi="Arial Narrow" w:cs="Arial"/>
                <w:b/>
                <w:sz w:val="20"/>
              </w:rPr>
              <w:t>3</w:t>
            </w:r>
          </w:p>
        </w:tc>
        <w:tc>
          <w:tcPr>
            <w:tcW w:w="219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C.3.30. 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gös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ren bir araç 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 ve üre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C.3.31. Do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ğal afet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den 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bil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mek için çö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züm yol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üre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C.3.32.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şa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ğı çev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yi da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ha 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miz bir hâ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mek için bir pro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je 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lar.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C.3.33. “Dün, Bu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gün,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rın” 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çen kav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ye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 xml:space="preserve">de ve 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doğ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 bir bi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çim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 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t>Be</w:t>
            </w: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softHyphen/>
              <w:t>li Gün ve Haf</w:t>
            </w: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b/>
                <w:sz w:val="20"/>
              </w:rPr>
              <w:softHyphen/>
              <w:t>lar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Çev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 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Haf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 (Ha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ran ayı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nın ikin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pa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 gü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nü baş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layan haf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ta)</w:t>
            </w:r>
          </w:p>
        </w:tc>
        <w:tc>
          <w:tcPr>
            <w:tcW w:w="249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A.3.9, A.3.10, B.3.5, b.3.8, B.3.41, C.3.25, C.3.30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Öz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(Za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ve 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kâ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 Doğ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 Al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A.3.26, A.3.33, B.3.22, B.3.35, C.3.12, C.3.30, C.3.32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Kay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(Plan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ve Üre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C.3.30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mı için Matematik der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 Zamanı Ölç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alt öğ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alanı (Kazanım 1)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B.3.40, C.3.31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nımlar, Gü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ven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 ve 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yı Sağ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(Do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ğal Afet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den 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A.3.26, A.3.33, B.3.22, B.3.35, C.3.12, C.3.30, C.3.32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Kay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nak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Kul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(Plan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ve Üre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tim)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tir.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A.3.34, B.3.46, C.3.33 nu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ralı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lar, 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 İl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 Te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mel Kav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rı Ta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ye yö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C.3.33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mı için Türk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çe der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 Yaz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 öğ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alanı: Ken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dini Yazılı Olarak İfade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me (Kazanım 1)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1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6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Spor Kül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tü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rü ve Olim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pik Eği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tim (24): Çev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nin ko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run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di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ğer 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 iş bir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liği yapar.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9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Anlatım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 Soru-yanıt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 xml:space="preserve">3. Tartışma 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 Gözlem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 Problem çözme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 Örnek olay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 Beyin fırtınası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 Bireysel çalışma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9. Grupla çalışma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0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Ders kitabı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 Yardımcı kitaplar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 Çalışma kitabı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 Eğitim VCD’si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5. VCD oynatıcısı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6. Televizyon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7. Sözlük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8. Yazım kılavuzu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9. Mevsimlerle ilgili resimler, afişler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10. Trafik fotoğrafları</w:t>
            </w:r>
          </w:p>
          <w:p w:rsidR="001A22AB" w:rsidRPr="007B015E" w:rsidRDefault="001A22AB" w:rsidP="00013212">
            <w:pPr>
              <w:tabs>
                <w:tab w:val="left" w:pos="170"/>
                <w:tab w:val="left" w:pos="34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3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1. Pro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je 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2. Sözlü sunum yapılması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3. Öğ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ren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ürün dos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 ha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zır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/>
                <w:sz w:val="20"/>
              </w:rPr>
            </w:pPr>
            <w:r w:rsidRPr="007B015E">
              <w:rPr>
                <w:rStyle w:val="Normal1"/>
                <w:rFonts w:ascii="Arial Narrow" w:hAnsi="Arial Narrow"/>
                <w:sz w:val="20"/>
              </w:rPr>
              <w:t>4. Et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kin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ler sı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sın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da be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lir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nen ka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za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nım ek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lik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ni gi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de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ri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ci ça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lış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ların ya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pıl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ma</w:t>
            </w:r>
            <w:r w:rsidRPr="007B015E">
              <w:rPr>
                <w:rStyle w:val="Normal1"/>
                <w:rFonts w:ascii="Arial Narrow" w:hAnsi="Arial Narrow"/>
                <w:sz w:val="20"/>
              </w:rPr>
              <w:softHyphen/>
              <w:t>sı</w:t>
            </w:r>
          </w:p>
          <w:p w:rsidR="001A22AB" w:rsidRPr="007B015E" w:rsidRDefault="001A22AB" w:rsidP="00013212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Arial"/>
                <w:sz w:val="19"/>
                <w:szCs w:val="19"/>
              </w:rPr>
            </w:pPr>
          </w:p>
        </w:tc>
      </w:tr>
    </w:tbl>
    <w:p w:rsidR="001A22AB" w:rsidRPr="00574FFC" w:rsidRDefault="001A22AB" w:rsidP="00013212">
      <w:pPr>
        <w:tabs>
          <w:tab w:val="left" w:pos="566"/>
          <w:tab w:val="center" w:pos="12191"/>
          <w:tab w:val="center" w:pos="13608"/>
        </w:tabs>
        <w:spacing w:before="20" w:after="20" w:line="240" w:lineRule="auto"/>
        <w:contextualSpacing/>
        <w:rPr>
          <w:rStyle w:val="Normal1"/>
          <w:rFonts w:ascii="Arial Narrow" w:hAnsi="Arial Narrow"/>
          <w:b/>
          <w:sz w:val="18"/>
        </w:rPr>
      </w:pPr>
    </w:p>
    <w:p w:rsidR="001A22AB" w:rsidRPr="00574FFC" w:rsidRDefault="001A22AB" w:rsidP="00013212">
      <w:pPr>
        <w:spacing w:before="20" w:after="20" w:line="240" w:lineRule="auto"/>
        <w:ind w:firstLine="113"/>
        <w:contextualSpacing/>
        <w:jc w:val="center"/>
        <w:rPr>
          <w:rFonts w:ascii="Arial" w:hAnsi="Arial" w:cs="Arial"/>
          <w:sz w:val="20"/>
          <w:szCs w:val="20"/>
        </w:rPr>
      </w:pPr>
    </w:p>
    <w:p w:rsidR="001A22AB" w:rsidRPr="00574FFC" w:rsidRDefault="001A22AB" w:rsidP="00013212">
      <w:pPr>
        <w:spacing w:before="20" w:after="20" w:line="240" w:lineRule="auto"/>
        <w:ind w:firstLine="113"/>
        <w:contextualSpacing/>
        <w:jc w:val="center"/>
        <w:rPr>
          <w:rFonts w:ascii="Arial" w:hAnsi="Arial" w:cs="Arial"/>
          <w:sz w:val="20"/>
          <w:szCs w:val="20"/>
        </w:rPr>
      </w:pPr>
    </w:p>
    <w:p w:rsidR="001A22AB" w:rsidRPr="00574FFC" w:rsidRDefault="001A22AB" w:rsidP="00013212">
      <w:pPr>
        <w:spacing w:before="20" w:after="20" w:line="240" w:lineRule="auto"/>
        <w:ind w:firstLine="113"/>
        <w:contextualSpacing/>
        <w:jc w:val="center"/>
        <w:rPr>
          <w:rFonts w:ascii="Arial" w:hAnsi="Arial" w:cs="Arial"/>
          <w:sz w:val="20"/>
          <w:szCs w:val="20"/>
        </w:rPr>
      </w:pPr>
    </w:p>
    <w:p w:rsidR="001A22AB" w:rsidRPr="00574FFC" w:rsidRDefault="001A22AB" w:rsidP="00013212">
      <w:pPr>
        <w:spacing w:before="20" w:after="20" w:line="240" w:lineRule="auto"/>
        <w:ind w:firstLine="113"/>
        <w:contextualSpacing/>
        <w:jc w:val="center"/>
        <w:rPr>
          <w:rFonts w:ascii="Arial" w:hAnsi="Arial" w:cs="Arial"/>
          <w:sz w:val="20"/>
          <w:szCs w:val="20"/>
        </w:rPr>
      </w:pPr>
    </w:p>
    <w:p w:rsidR="001A22AB" w:rsidRPr="00574FFC" w:rsidRDefault="001A22AB" w:rsidP="00013212">
      <w:pPr>
        <w:spacing w:before="20" w:after="20" w:line="240" w:lineRule="auto"/>
        <w:ind w:firstLine="113"/>
        <w:contextualSpacing/>
        <w:jc w:val="center"/>
        <w:rPr>
          <w:rFonts w:ascii="Arial" w:hAnsi="Arial" w:cs="Arial"/>
          <w:sz w:val="20"/>
          <w:szCs w:val="20"/>
        </w:rPr>
      </w:pPr>
    </w:p>
    <w:p w:rsidR="001A22AB" w:rsidRPr="00574FFC" w:rsidRDefault="001A22AB" w:rsidP="00013212">
      <w:pPr>
        <w:spacing w:before="20" w:after="20" w:line="240" w:lineRule="auto"/>
        <w:ind w:firstLine="113"/>
        <w:contextualSpacing/>
        <w:jc w:val="center"/>
        <w:rPr>
          <w:rFonts w:ascii="Arial" w:hAnsi="Arial" w:cs="Arial"/>
          <w:sz w:val="20"/>
          <w:szCs w:val="20"/>
        </w:rPr>
      </w:pPr>
    </w:p>
    <w:sectPr w:rsidR="001A22AB" w:rsidRPr="00574FFC" w:rsidSect="00CB149A">
      <w:footerReference w:type="default" r:id="rId8"/>
      <w:pgSz w:w="16838" w:h="11906" w:orient="landscape"/>
      <w:pgMar w:top="567" w:right="567" w:bottom="567" w:left="567" w:header="709" w:footer="3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2AB" w:rsidRDefault="001A22AB" w:rsidP="00CB149A">
      <w:pPr>
        <w:spacing w:after="0" w:line="240" w:lineRule="auto"/>
      </w:pPr>
      <w:r>
        <w:separator/>
      </w:r>
    </w:p>
  </w:endnote>
  <w:endnote w:type="continuationSeparator" w:id="0">
    <w:p w:rsidR="001A22AB" w:rsidRDefault="001A22AB" w:rsidP="00CB1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TÙr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2AB" w:rsidRPr="00CB149A" w:rsidRDefault="001A22AB">
    <w:pPr>
      <w:pStyle w:val="Footer"/>
      <w:jc w:val="right"/>
      <w:rPr>
        <w:rFonts w:ascii="Times New Roman" w:hAnsi="Times New Roman"/>
        <w:i/>
      </w:rPr>
    </w:pPr>
    <w:r w:rsidRPr="00CB149A">
      <w:rPr>
        <w:rFonts w:ascii="Times New Roman" w:hAnsi="Times New Roman"/>
        <w:i/>
      </w:rPr>
      <w:fldChar w:fldCharType="begin"/>
    </w:r>
    <w:r w:rsidRPr="00CB149A">
      <w:rPr>
        <w:rFonts w:ascii="Times New Roman" w:hAnsi="Times New Roman"/>
        <w:i/>
      </w:rPr>
      <w:instrText xml:space="preserve"> PAGE   \* MERGEFORMAT </w:instrText>
    </w:r>
    <w:r w:rsidRPr="00CB149A">
      <w:rPr>
        <w:rFonts w:ascii="Times New Roman" w:hAnsi="Times New Roman"/>
        <w:i/>
      </w:rPr>
      <w:fldChar w:fldCharType="separate"/>
    </w:r>
    <w:r>
      <w:rPr>
        <w:rFonts w:ascii="Times New Roman" w:hAnsi="Times New Roman"/>
        <w:i/>
        <w:noProof/>
      </w:rPr>
      <w:t>55</w:t>
    </w:r>
    <w:r w:rsidRPr="00CB149A">
      <w:rPr>
        <w:rFonts w:ascii="Times New Roman" w:hAnsi="Times New Roman"/>
        <w:i/>
      </w:rPr>
      <w:fldChar w:fldCharType="end"/>
    </w:r>
  </w:p>
  <w:p w:rsidR="001A22AB" w:rsidRDefault="001A22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2AB" w:rsidRDefault="001A22AB" w:rsidP="00CB149A">
      <w:pPr>
        <w:spacing w:after="0" w:line="240" w:lineRule="auto"/>
      </w:pPr>
      <w:r>
        <w:separator/>
      </w:r>
    </w:p>
  </w:footnote>
  <w:footnote w:type="continuationSeparator" w:id="0">
    <w:p w:rsidR="001A22AB" w:rsidRDefault="001A22AB" w:rsidP="00CB14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37EB"/>
    <w:multiLevelType w:val="hybridMultilevel"/>
    <w:tmpl w:val="AF40BCBE"/>
    <w:lvl w:ilvl="0" w:tplc="70EC8EE6">
      <w:start w:val="30"/>
      <w:numFmt w:val="bullet"/>
      <w:lvlText w:val="-"/>
      <w:lvlJc w:val="left"/>
      <w:pPr>
        <w:ind w:left="405" w:hanging="360"/>
      </w:pPr>
      <w:rPr>
        <w:rFonts w:ascii="Arial Narrow" w:eastAsia="Times New Roman" w:hAnsi="Arial Narrow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59EB"/>
    <w:rsid w:val="000041C6"/>
    <w:rsid w:val="00013212"/>
    <w:rsid w:val="00070858"/>
    <w:rsid w:val="00082A2C"/>
    <w:rsid w:val="00095A42"/>
    <w:rsid w:val="00095DDF"/>
    <w:rsid w:val="000C1942"/>
    <w:rsid w:val="000D2B74"/>
    <w:rsid w:val="00162B34"/>
    <w:rsid w:val="001A22AB"/>
    <w:rsid w:val="001E4ADA"/>
    <w:rsid w:val="001F1BBA"/>
    <w:rsid w:val="002123A3"/>
    <w:rsid w:val="00241338"/>
    <w:rsid w:val="002459EB"/>
    <w:rsid w:val="00247E1C"/>
    <w:rsid w:val="00274EAA"/>
    <w:rsid w:val="002A1EBD"/>
    <w:rsid w:val="002A73D9"/>
    <w:rsid w:val="00321436"/>
    <w:rsid w:val="00335662"/>
    <w:rsid w:val="00352520"/>
    <w:rsid w:val="00381C28"/>
    <w:rsid w:val="00386F0A"/>
    <w:rsid w:val="00397D07"/>
    <w:rsid w:val="003E5FCD"/>
    <w:rsid w:val="003F31BB"/>
    <w:rsid w:val="00437DE3"/>
    <w:rsid w:val="004C1EDC"/>
    <w:rsid w:val="00500297"/>
    <w:rsid w:val="00516BB9"/>
    <w:rsid w:val="00540DDF"/>
    <w:rsid w:val="00574FFC"/>
    <w:rsid w:val="005750F2"/>
    <w:rsid w:val="005964B9"/>
    <w:rsid w:val="005C4E3A"/>
    <w:rsid w:val="00616624"/>
    <w:rsid w:val="00644177"/>
    <w:rsid w:val="00662C96"/>
    <w:rsid w:val="00686118"/>
    <w:rsid w:val="006B32EB"/>
    <w:rsid w:val="006E2D94"/>
    <w:rsid w:val="00746209"/>
    <w:rsid w:val="007806C6"/>
    <w:rsid w:val="007A741C"/>
    <w:rsid w:val="007B015E"/>
    <w:rsid w:val="007C1C0F"/>
    <w:rsid w:val="007D04BA"/>
    <w:rsid w:val="007D4CBC"/>
    <w:rsid w:val="008D24A0"/>
    <w:rsid w:val="008D45AE"/>
    <w:rsid w:val="008E0B01"/>
    <w:rsid w:val="009172E4"/>
    <w:rsid w:val="00923A62"/>
    <w:rsid w:val="00974692"/>
    <w:rsid w:val="009F6EE0"/>
    <w:rsid w:val="00A00AE8"/>
    <w:rsid w:val="00A16C2F"/>
    <w:rsid w:val="00A436FC"/>
    <w:rsid w:val="00A4442E"/>
    <w:rsid w:val="00A4482D"/>
    <w:rsid w:val="00A45931"/>
    <w:rsid w:val="00A55899"/>
    <w:rsid w:val="00A801AE"/>
    <w:rsid w:val="00B23A32"/>
    <w:rsid w:val="00B4135E"/>
    <w:rsid w:val="00B423AB"/>
    <w:rsid w:val="00B543D5"/>
    <w:rsid w:val="00B65DDF"/>
    <w:rsid w:val="00BA06F9"/>
    <w:rsid w:val="00BA1FA1"/>
    <w:rsid w:val="00BD7617"/>
    <w:rsid w:val="00C00C2F"/>
    <w:rsid w:val="00CB149A"/>
    <w:rsid w:val="00CE24DD"/>
    <w:rsid w:val="00CE6184"/>
    <w:rsid w:val="00D348AD"/>
    <w:rsid w:val="00D42322"/>
    <w:rsid w:val="00D52FE8"/>
    <w:rsid w:val="00DE6878"/>
    <w:rsid w:val="00E0783E"/>
    <w:rsid w:val="00E549F3"/>
    <w:rsid w:val="00E55A73"/>
    <w:rsid w:val="00E67A2A"/>
    <w:rsid w:val="00E83BB7"/>
    <w:rsid w:val="00E92C7C"/>
    <w:rsid w:val="00EA2E65"/>
    <w:rsid w:val="00EB101E"/>
    <w:rsid w:val="00EB11D9"/>
    <w:rsid w:val="00EF5179"/>
    <w:rsid w:val="00F01B14"/>
    <w:rsid w:val="00FE2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uiPriority="0" w:unhideWhenUsed="1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uiPriority="0" w:unhideWhenUsed="1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A4482D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EF5179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Arial Narrow" w:hAnsi="Arial Narrow" w:cs="Arial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74FFC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52520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F5179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123A3"/>
    <w:pPr>
      <w:keepNext/>
      <w:overflowPunct w:val="0"/>
      <w:autoSpaceDE w:val="0"/>
      <w:autoSpaceDN w:val="0"/>
      <w:adjustRightInd w:val="0"/>
      <w:spacing w:after="0" w:line="240" w:lineRule="auto"/>
      <w:ind w:left="142" w:hanging="142"/>
      <w:jc w:val="both"/>
      <w:textAlignment w:val="baseline"/>
      <w:outlineLvl w:val="5"/>
    </w:pPr>
    <w:rPr>
      <w:rFonts w:ascii="Arial Narrow" w:hAnsi="Arial Narrow" w:cs="Arial"/>
      <w:b/>
      <w:sz w:val="16"/>
      <w:szCs w:val="1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F5179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52520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F5179"/>
    <w:rPr>
      <w:rFonts w:ascii="Arial Narrow" w:hAnsi="Arial Narrow" w:cs="Arial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74FFC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52520"/>
    <w:rPr>
      <w:rFonts w:ascii="Cambria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F5179"/>
    <w:rPr>
      <w:rFonts w:ascii="Cambria" w:hAnsi="Cambria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2123A3"/>
    <w:rPr>
      <w:rFonts w:ascii="Arial Narrow" w:hAnsi="Arial Narrow" w:cs="Arial"/>
      <w:b/>
      <w:sz w:val="16"/>
      <w:szCs w:val="16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EF5179"/>
    <w:rPr>
      <w:rFonts w:ascii="Cambria" w:hAnsi="Cambria" w:cs="Times New Roman"/>
      <w:i/>
      <w:iCs/>
      <w:color w:val="40404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352520"/>
    <w:rPr>
      <w:rFonts w:ascii="Cambria" w:hAnsi="Cambria" w:cs="Times New Roman"/>
      <w:i/>
      <w:iCs/>
      <w:color w:val="404040"/>
      <w:sz w:val="20"/>
      <w:szCs w:val="20"/>
    </w:rPr>
  </w:style>
  <w:style w:type="character" w:customStyle="1" w:styleId="Normal1">
    <w:name w:val="Normal1"/>
    <w:uiPriority w:val="99"/>
    <w:rsid w:val="002123A3"/>
    <w:rPr>
      <w:rFonts w:ascii="Helvetica" w:hAnsi="Helvetica"/>
      <w:sz w:val="24"/>
    </w:rPr>
  </w:style>
  <w:style w:type="paragraph" w:styleId="Header">
    <w:name w:val="header"/>
    <w:basedOn w:val="Normal"/>
    <w:link w:val="HeaderChar"/>
    <w:uiPriority w:val="99"/>
    <w:semiHidden/>
    <w:rsid w:val="00CB14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149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B14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B149A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EF5179"/>
    <w:pPr>
      <w:overflowPunct w:val="0"/>
      <w:autoSpaceDE w:val="0"/>
      <w:autoSpaceDN w:val="0"/>
      <w:adjustRightInd w:val="0"/>
      <w:spacing w:before="20" w:after="20" w:line="240" w:lineRule="auto"/>
      <w:ind w:firstLine="113"/>
      <w:textAlignment w:val="baseline"/>
    </w:pPr>
    <w:rPr>
      <w:rFonts w:ascii="Arial Narrow" w:hAnsi="Arial Narrow"/>
      <w:sz w:val="18"/>
      <w:szCs w:val="20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F5179"/>
    <w:rPr>
      <w:rFonts w:ascii="Arial Narrow" w:hAnsi="Arial Narrow" w:cs="Times New Roman"/>
      <w:sz w:val="20"/>
      <w:szCs w:val="20"/>
      <w:lang w:val="fr-FR"/>
    </w:rPr>
  </w:style>
  <w:style w:type="paragraph" w:styleId="BodyTextIndent2">
    <w:name w:val="Body Text Indent 2"/>
    <w:basedOn w:val="Normal"/>
    <w:link w:val="BodyTextIndent2Char"/>
    <w:uiPriority w:val="99"/>
    <w:rsid w:val="00EF5179"/>
    <w:pPr>
      <w:overflowPunct w:val="0"/>
      <w:autoSpaceDE w:val="0"/>
      <w:autoSpaceDN w:val="0"/>
      <w:adjustRightInd w:val="0"/>
      <w:spacing w:before="20" w:after="20" w:line="240" w:lineRule="auto"/>
      <w:ind w:firstLine="113"/>
      <w:textAlignment w:val="baseline"/>
    </w:pPr>
    <w:rPr>
      <w:rFonts w:ascii="Arial Narrow" w:hAnsi="Arial Narrow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F5179"/>
    <w:rPr>
      <w:rFonts w:ascii="Arial Narrow" w:hAnsi="Arial Narrow" w:cs="Times New Roman"/>
      <w:sz w:val="20"/>
      <w:szCs w:val="20"/>
    </w:rPr>
  </w:style>
  <w:style w:type="character" w:customStyle="1" w:styleId="SPOTRED">
    <w:name w:val="SPOT RED"/>
    <w:uiPriority w:val="99"/>
    <w:rsid w:val="00352520"/>
    <w:rPr>
      <w:rFonts w:ascii="HelveticaTÙrk" w:hAnsi="HelveticaTÙrk"/>
      <w:b/>
      <w:color w:val="auto"/>
      <w:sz w:val="24"/>
    </w:rPr>
  </w:style>
  <w:style w:type="paragraph" w:styleId="ListParagraph">
    <w:name w:val="List Paragraph"/>
    <w:basedOn w:val="Normal"/>
    <w:uiPriority w:val="99"/>
    <w:qFormat/>
    <w:rsid w:val="00C00C2F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E67A2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151</TotalTime>
  <Pages>55</Pages>
  <Words>12876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BİLEM</dc:creator>
  <cp:keywords>www.sorubak.com</cp:keywords>
  <dc:description>www.sorubak.com</dc:description>
  <cp:lastModifiedBy>Dogan</cp:lastModifiedBy>
  <cp:revision>60</cp:revision>
  <dcterms:created xsi:type="dcterms:W3CDTF">2013-08-22T21:24:00Z</dcterms:created>
  <dcterms:modified xsi:type="dcterms:W3CDTF">2013-09-13T20:15:00Z</dcterms:modified>
  <cp:category>www.sorubak.com</cp:category>
</cp:coreProperties>
</file>